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6A1F" w:rsidRPr="00604CEE" w:rsidRDefault="00604CEE" w:rsidP="006B6A1F">
      <w:pPr>
        <w:rPr>
          <w:b/>
        </w:rPr>
      </w:pPr>
      <w:bookmarkStart w:id="0" w:name="_GoBack"/>
      <w:bookmarkEnd w:id="0"/>
      <w:r w:rsidRPr="00604CEE">
        <w:rPr>
          <w:b/>
        </w:rPr>
        <w:t xml:space="preserve">                                                                                                                                            Projektas</w:t>
      </w:r>
    </w:p>
    <w:p w:rsidR="006B6A1F" w:rsidRDefault="00DF53B9" w:rsidP="006B6A1F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 w:rsidRPr="0001613A">
        <w:rPr>
          <w:noProof/>
          <w:lang w:eastAsia="lt-LT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A1F" w:rsidRDefault="006B6A1F" w:rsidP="006B6A1F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6B6A1F" w:rsidRDefault="006B6A1F" w:rsidP="006B6A1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6B6A1F" w:rsidRDefault="006B6A1F" w:rsidP="006B6A1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6B6A1F" w:rsidRDefault="006B6A1F" w:rsidP="006B6A1F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6B6A1F" w:rsidRDefault="006B6A1F" w:rsidP="006B6A1F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6B6A1F" w:rsidRPr="00604CEE" w:rsidRDefault="00662EBA" w:rsidP="006B6A1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604CEE">
        <w:rPr>
          <w:b/>
          <w:caps/>
        </w:rPr>
        <w:t xml:space="preserve">Dėl </w:t>
      </w:r>
      <w:r w:rsidR="00604CEE" w:rsidRPr="00604CEE">
        <w:rPr>
          <w:b/>
          <w:caps/>
        </w:rPr>
        <w:t xml:space="preserve">INVESTAVIMO IR </w:t>
      </w:r>
      <w:r w:rsidR="006B6A1F" w:rsidRPr="00604CEE">
        <w:rPr>
          <w:b/>
          <w:caps/>
        </w:rPr>
        <w:t>UŽDAROSIOS AKCINĖS BENDROVĖS ,,ANYKŠČIŲ vandenys“ ĮSTATINIO KAPITALO DIDINIMO</w:t>
      </w:r>
      <w:r w:rsidRPr="00604CEE">
        <w:rPr>
          <w:b/>
          <w:caps/>
        </w:rPr>
        <w:t xml:space="preserve">“ </w:t>
      </w:r>
    </w:p>
    <w:p w:rsidR="006B6A1F" w:rsidRPr="00604CEE" w:rsidRDefault="006B6A1F" w:rsidP="006B6A1F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6B6A1F" w:rsidRPr="00604CEE" w:rsidRDefault="00727C28" w:rsidP="006B6A1F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B53092" w:rsidRPr="00604CEE">
        <w:t>20</w:t>
      </w:r>
      <w:r w:rsidR="009005DA">
        <w:t>20</w:t>
      </w:r>
      <w:r w:rsidR="00B53092" w:rsidRPr="00604CEE">
        <w:t xml:space="preserve"> m. </w:t>
      </w:r>
      <w:r w:rsidR="009005DA">
        <w:t>sausio</w:t>
      </w:r>
      <w:r w:rsidR="00604CEE" w:rsidRPr="00604CEE">
        <w:t xml:space="preserve"> </w:t>
      </w:r>
      <w:r w:rsidR="003047D8">
        <w:t>30</w:t>
      </w:r>
      <w:r w:rsidR="00604CEE" w:rsidRPr="00604CEE">
        <w:t xml:space="preserve"> </w:t>
      </w:r>
      <w:r w:rsidR="006B6A1F" w:rsidRPr="00604CEE">
        <w:t xml:space="preserve"> d.</w:t>
      </w:r>
      <w:r>
        <w:fldChar w:fldCharType="end"/>
      </w:r>
      <w:r w:rsidR="006B6A1F" w:rsidRPr="00604CEE">
        <w:t xml:space="preserve"> Nr. 1-T</w:t>
      </w:r>
      <w:r w:rsidR="00604CEE" w:rsidRPr="00604CEE">
        <w:t>-</w:t>
      </w:r>
      <w:r w:rsidR="00D54FB7">
        <w:t>6</w:t>
      </w:r>
      <w:r w:rsidR="006B6A1F" w:rsidRPr="00604CEE">
        <w:fldChar w:fldCharType="begin"/>
      </w:r>
      <w:r w:rsidR="006B6A1F" w:rsidRPr="00604CEE">
        <w:instrText xml:space="preserve"> FILLIN "indeksas" \* MERGEFORMAT </w:instrText>
      </w:r>
      <w:r w:rsidR="006B6A1F" w:rsidRPr="00604CEE">
        <w:fldChar w:fldCharType="end"/>
      </w:r>
    </w:p>
    <w:p w:rsidR="006B6A1F" w:rsidRPr="00604CEE" w:rsidRDefault="006B6A1F" w:rsidP="006B6A1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604CEE">
        <w:t>Anykščiai</w:t>
      </w:r>
    </w:p>
    <w:p w:rsidR="006B6A1F" w:rsidRPr="00604CEE" w:rsidRDefault="006B6A1F" w:rsidP="006B6A1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6B6A1F" w:rsidRPr="00270828" w:rsidRDefault="006B6A1F" w:rsidP="00991234">
      <w:pPr>
        <w:spacing w:line="360" w:lineRule="auto"/>
        <w:jc w:val="both"/>
        <w:rPr>
          <w:bCs/>
        </w:rPr>
      </w:pPr>
      <w:r w:rsidRPr="003F20CF">
        <w:rPr>
          <w:color w:val="FF0000"/>
        </w:rPr>
        <w:t xml:space="preserve">   </w:t>
      </w:r>
      <w:r w:rsidRPr="003F20CF">
        <w:rPr>
          <w:color w:val="FF0000"/>
        </w:rPr>
        <w:tab/>
      </w:r>
      <w:r w:rsidRPr="00270828">
        <w:t>Vadovaudamasi Lietuvos Respublik</w:t>
      </w:r>
      <w:r w:rsidR="00662EBA" w:rsidRPr="00270828">
        <w:t>os vietos savivaldos įstatymo 1</w:t>
      </w:r>
      <w:r w:rsidR="00E57FDE" w:rsidRPr="00270828">
        <w:t>6</w:t>
      </w:r>
      <w:r w:rsidR="003628A4" w:rsidRPr="00270828">
        <w:t xml:space="preserve"> straipsnio </w:t>
      </w:r>
      <w:r w:rsidR="00E57FDE" w:rsidRPr="00270828">
        <w:t>2</w:t>
      </w:r>
      <w:r w:rsidR="003628A4" w:rsidRPr="00270828">
        <w:t xml:space="preserve"> dali</w:t>
      </w:r>
      <w:r w:rsidR="00E57FDE" w:rsidRPr="00270828">
        <w:t xml:space="preserve">es, 26 punktu, </w:t>
      </w:r>
      <w:r w:rsidR="00347A7E">
        <w:t xml:space="preserve">18 straipsnio 1 dalimi, </w:t>
      </w:r>
      <w:r w:rsidR="00E57FDE" w:rsidRPr="00270828">
        <w:t>Lietuvos Respublikos valstybės ir savivaldybių turto valdymo, naudojimo ir disponavimo juo įstatymo 22 straipsnio 1 dalies 2 punktu, 2 dalies 5, 6</w:t>
      </w:r>
      <w:r w:rsidR="008B32D2">
        <w:t xml:space="preserve"> ir</w:t>
      </w:r>
      <w:r w:rsidR="00063563" w:rsidRPr="00270828">
        <w:t xml:space="preserve"> </w:t>
      </w:r>
      <w:r w:rsidR="00E57FDE" w:rsidRPr="00270828">
        <w:t xml:space="preserve">7 </w:t>
      </w:r>
      <w:r w:rsidR="00063563" w:rsidRPr="00270828">
        <w:t xml:space="preserve">punktais, </w:t>
      </w:r>
      <w:r w:rsidR="003F0DC2" w:rsidRPr="00270828">
        <w:t>Lietuvos R</w:t>
      </w:r>
      <w:r w:rsidR="00060FA9" w:rsidRPr="00270828">
        <w:t>espublikos akcinių bendrovių įstatymo</w:t>
      </w:r>
      <w:r w:rsidR="00DE62F1" w:rsidRPr="00270828">
        <w:t xml:space="preserve"> </w:t>
      </w:r>
      <w:r w:rsidR="00063563" w:rsidRPr="00270828">
        <w:t xml:space="preserve">20 straipsnio 1 dalies 1 ir 6 punktais, </w:t>
      </w:r>
      <w:r w:rsidR="00DE62F1" w:rsidRPr="00270828">
        <w:t>45 ir 45</w:t>
      </w:r>
      <w:r w:rsidR="00DE62F1" w:rsidRPr="00270828">
        <w:rPr>
          <w:vertAlign w:val="superscript"/>
        </w:rPr>
        <w:t>1</w:t>
      </w:r>
      <w:r w:rsidR="00DE62F1" w:rsidRPr="00270828">
        <w:t xml:space="preserve"> straipsniais</w:t>
      </w:r>
      <w:r w:rsidR="00063563" w:rsidRPr="00270828">
        <w:t xml:space="preserve">, 49 straipsnio 2 dalimi, 50 straipsniu, Sprendimo investuoti valstybės ir savivaldybių turtą priėmimo tvarkos aprašo, patvirtinto </w:t>
      </w:r>
      <w:r w:rsidR="00270828" w:rsidRPr="00270828">
        <w:t>L</w:t>
      </w:r>
      <w:r w:rsidR="00063563" w:rsidRPr="00270828">
        <w:t xml:space="preserve">ietuvos </w:t>
      </w:r>
      <w:r w:rsidR="00270828" w:rsidRPr="00270828">
        <w:t>Respublikos Vyriausybės 2007 m. liepos 4 d. nutarimu Nr. 758 „Dėl sprendimo investuoti valstybės ir savivaldybių turtą priėmimo tvarkos aprašo patvirtinimo“, 5 punktu</w:t>
      </w:r>
      <w:r w:rsidR="00BA6D6A">
        <w:rPr>
          <w:bCs/>
        </w:rPr>
        <w:t>,</w:t>
      </w:r>
      <w:r w:rsidR="00270828">
        <w:t xml:space="preserve"> </w:t>
      </w:r>
      <w:r w:rsidR="000F222B">
        <w:t xml:space="preserve">Anykščių rajono savivaldybės vardu sudaromų sutarčių pasirašymo tvarkos aprašo, patvirtinto Anykščių rajono savivaldybės tarybos </w:t>
      </w:r>
      <w:smartTag w:uri="urn:schemas-microsoft-com:office:smarttags" w:element="metricconverter">
        <w:smartTagPr>
          <w:attr w:name="ProductID" w:val="2011 m"/>
        </w:smartTagPr>
        <w:r w:rsidR="000F222B">
          <w:t>2011 m</w:t>
        </w:r>
      </w:smartTag>
      <w:r w:rsidR="000F222B">
        <w:t xml:space="preserve">. lapkričio 24 d. sprendimu Nr. TS-348 „Dėl Anykščių rajono savivaldybės vardu sudaromų sutarčių pasirašymo tvarkos aprašo patvirtinimo“, </w:t>
      </w:r>
      <w:r w:rsidR="00CE387C">
        <w:t>7.</w:t>
      </w:r>
      <w:r w:rsidR="00A634B5">
        <w:t>4</w:t>
      </w:r>
      <w:r w:rsidR="00CE387C">
        <w:t xml:space="preserve"> pa</w:t>
      </w:r>
      <w:r w:rsidR="000F222B">
        <w:t>punk</w:t>
      </w:r>
      <w:r w:rsidR="00CE387C">
        <w:t>čiu</w:t>
      </w:r>
      <w:r w:rsidR="000F222B">
        <w:t xml:space="preserve">, </w:t>
      </w:r>
      <w:r w:rsidR="00270828">
        <w:t xml:space="preserve">atsižvelgdama į </w:t>
      </w:r>
      <w:r w:rsidR="00270828" w:rsidRPr="00046A9C">
        <w:t xml:space="preserve">Anykščių rajono savivaldybės administracijos direktoriaus </w:t>
      </w:r>
      <w:r w:rsidR="00270828" w:rsidRPr="009444C2">
        <w:t xml:space="preserve">2019 m. </w:t>
      </w:r>
      <w:r w:rsidR="001E6618">
        <w:t xml:space="preserve">gruodžio 16 </w:t>
      </w:r>
      <w:r w:rsidR="00270828" w:rsidRPr="009444C2">
        <w:t>d. įsakymą Nr. 1-AĮ-</w:t>
      </w:r>
      <w:r w:rsidR="001E6618">
        <w:t>842</w:t>
      </w:r>
      <w:r w:rsidR="00270828" w:rsidRPr="009444C2">
        <w:t xml:space="preserve"> „Dėl pasiūlymo dėl sprendimo investuoti Anykščių rajono savivaldybės turtą priėmimo teikimo“, </w:t>
      </w:r>
      <w:r w:rsidR="00604CEE" w:rsidRPr="009444C2">
        <w:t>UAB</w:t>
      </w:r>
      <w:r w:rsidR="007D7717" w:rsidRPr="009444C2">
        <w:t xml:space="preserve"> ,,</w:t>
      </w:r>
      <w:r w:rsidR="00604CEE" w:rsidRPr="009444C2">
        <w:t>STIVVF</w:t>
      </w:r>
      <w:r w:rsidR="007D7717" w:rsidRPr="009444C2">
        <w:t>“ Nekilnojamojo turto vertinimo ataskait</w:t>
      </w:r>
      <w:r w:rsidR="00604CEE" w:rsidRPr="009444C2">
        <w:t>as</w:t>
      </w:r>
      <w:r w:rsidR="007D7717" w:rsidRPr="009444C2">
        <w:t xml:space="preserve"> Nr. </w:t>
      </w:r>
      <w:r w:rsidR="00063563" w:rsidRPr="009444C2">
        <w:t>19051289 – 19051309</w:t>
      </w:r>
      <w:r w:rsidR="007D7717" w:rsidRPr="009444C2">
        <w:t xml:space="preserve">, </w:t>
      </w:r>
      <w:r w:rsidR="00F14737" w:rsidRPr="009444C2">
        <w:t>uždarosios akcinės bendrovės „Anykščių vandenys“</w:t>
      </w:r>
      <w:r w:rsidR="003B082F" w:rsidRPr="009444C2">
        <w:t xml:space="preserve"> </w:t>
      </w:r>
      <w:r w:rsidR="009444C2" w:rsidRPr="009444C2">
        <w:t>2019 m. lapkričio 19 d. raštą Nr. SD-367 „Dėl Anykščių miesto paviršinių (lietaus) nuotekų tinklų perdavimo nepiniginiu įnašu“</w:t>
      </w:r>
      <w:r w:rsidRPr="009444C2">
        <w:t xml:space="preserve">, Anykščių rajono savivaldybės </w:t>
      </w:r>
      <w:r w:rsidRPr="00270828">
        <w:t>taryba n u s p r e n d ž i a:</w:t>
      </w:r>
    </w:p>
    <w:p w:rsidR="0084753D" w:rsidRPr="00390545" w:rsidRDefault="0084753D" w:rsidP="0084753D">
      <w:pPr>
        <w:pStyle w:val="Pagrindinistekstas"/>
        <w:spacing w:line="360" w:lineRule="auto"/>
        <w:ind w:left="780"/>
        <w:rPr>
          <w:bCs w:val="0"/>
        </w:rPr>
      </w:pPr>
      <w:r w:rsidRPr="00390545">
        <w:rPr>
          <w:bCs w:val="0"/>
        </w:rPr>
        <w:t>1.</w:t>
      </w:r>
      <w:r w:rsidR="00483D63" w:rsidRPr="00390545">
        <w:rPr>
          <w:bCs w:val="0"/>
        </w:rPr>
        <w:t xml:space="preserve"> </w:t>
      </w:r>
      <w:r w:rsidR="00662EBA" w:rsidRPr="00390545">
        <w:rPr>
          <w:bCs w:val="0"/>
        </w:rPr>
        <w:t>Investuoti į uždarąją akcinę bendrovę</w:t>
      </w:r>
      <w:r w:rsidRPr="00390545">
        <w:rPr>
          <w:bCs w:val="0"/>
        </w:rPr>
        <w:t xml:space="preserve"> ,,Anykščių vandenys“ (kodas 154138664, </w:t>
      </w:r>
      <w:proofErr w:type="spellStart"/>
      <w:r w:rsidRPr="00390545">
        <w:rPr>
          <w:bCs w:val="0"/>
        </w:rPr>
        <w:t>Liudiškių</w:t>
      </w:r>
      <w:proofErr w:type="spellEnd"/>
      <w:r w:rsidR="00270828" w:rsidRPr="00390545">
        <w:rPr>
          <w:bCs w:val="0"/>
        </w:rPr>
        <w:t xml:space="preserve"> g. </w:t>
      </w:r>
    </w:p>
    <w:p w:rsidR="00662EBA" w:rsidRPr="00390545" w:rsidRDefault="0084753D" w:rsidP="0084753D">
      <w:pPr>
        <w:pStyle w:val="Pagrindinistekstas"/>
        <w:spacing w:line="360" w:lineRule="auto"/>
        <w:rPr>
          <w:bCs w:val="0"/>
        </w:rPr>
      </w:pPr>
      <w:r w:rsidRPr="00390545">
        <w:rPr>
          <w:bCs w:val="0"/>
        </w:rPr>
        <w:t>28, Anykščių m., Anykščių r. sav.) padidinant uždarosios akcinės bendrovės ,,Anykščių vandenys“</w:t>
      </w:r>
      <w:r w:rsidR="007178A5" w:rsidRPr="00390545">
        <w:rPr>
          <w:bCs w:val="0"/>
        </w:rPr>
        <w:t xml:space="preserve"> įstatinį kapitalą</w:t>
      </w:r>
      <w:r w:rsidR="00DE62F1" w:rsidRPr="00390545">
        <w:rPr>
          <w:bCs w:val="0"/>
        </w:rPr>
        <w:t xml:space="preserve"> Anykščių rajono savivaldybės nepiniginiu įnašu – </w:t>
      </w:r>
      <w:r w:rsidR="00194750" w:rsidRPr="00390545">
        <w:rPr>
          <w:bCs w:val="0"/>
        </w:rPr>
        <w:t xml:space="preserve">761 408,63 Eur </w:t>
      </w:r>
      <w:r w:rsidR="00DE62F1" w:rsidRPr="00390545">
        <w:rPr>
          <w:bCs w:val="0"/>
        </w:rPr>
        <w:t>(</w:t>
      </w:r>
      <w:r w:rsidR="00194750" w:rsidRPr="00390545">
        <w:rPr>
          <w:bCs w:val="0"/>
        </w:rPr>
        <w:t xml:space="preserve">septynių šimtų </w:t>
      </w:r>
      <w:r w:rsidR="00DE62F1" w:rsidRPr="00390545">
        <w:rPr>
          <w:bCs w:val="0"/>
        </w:rPr>
        <w:t xml:space="preserve">šešiasdešimt </w:t>
      </w:r>
      <w:r w:rsidR="00194750" w:rsidRPr="00390545">
        <w:rPr>
          <w:bCs w:val="0"/>
        </w:rPr>
        <w:t>vieno tūkstančio keturių šimtų aštuonių eurų šešiasdešimt trijų centų) suma</w:t>
      </w:r>
      <w:r w:rsidR="007D7717" w:rsidRPr="00390545">
        <w:rPr>
          <w:bCs w:val="0"/>
        </w:rPr>
        <w:t xml:space="preserve"> </w:t>
      </w:r>
      <w:r w:rsidR="007D7717" w:rsidRPr="00390545">
        <w:t>(nepriklausom</w:t>
      </w:r>
      <w:r w:rsidR="000E36A7" w:rsidRPr="00390545">
        <w:t>o</w:t>
      </w:r>
      <w:r w:rsidR="007D7717" w:rsidRPr="00390545">
        <w:t xml:space="preserve"> turto vertintoj</w:t>
      </w:r>
      <w:r w:rsidR="000E36A7" w:rsidRPr="00390545">
        <w:t>o</w:t>
      </w:r>
      <w:r w:rsidR="007D7717" w:rsidRPr="00390545">
        <w:t xml:space="preserve"> UAB „</w:t>
      </w:r>
      <w:r w:rsidR="000E36A7" w:rsidRPr="00390545">
        <w:t>STIVVF</w:t>
      </w:r>
      <w:r w:rsidR="007D7717" w:rsidRPr="00390545">
        <w:t>“</w:t>
      </w:r>
      <w:r w:rsidR="000E36A7" w:rsidRPr="00390545">
        <w:t xml:space="preserve"> (toliau – vertintojas)</w:t>
      </w:r>
      <w:r w:rsidR="007D7717" w:rsidRPr="00390545">
        <w:t xml:space="preserve"> nustatyta turto vertė – </w:t>
      </w:r>
      <w:r w:rsidR="00194750" w:rsidRPr="00390545">
        <w:t>761 414</w:t>
      </w:r>
      <w:r w:rsidR="007D7717" w:rsidRPr="00390545">
        <w:t xml:space="preserve"> Eur (</w:t>
      </w:r>
      <w:r w:rsidR="00194750" w:rsidRPr="00390545">
        <w:rPr>
          <w:bCs w:val="0"/>
        </w:rPr>
        <w:t>septyni šimtai šešiasdešimt vienas tūkstantis keturi šimtų keturiolika eurų</w:t>
      </w:r>
      <w:r w:rsidR="007D7717" w:rsidRPr="00390545">
        <w:t>)</w:t>
      </w:r>
      <w:r w:rsidR="00DE62F1" w:rsidRPr="00390545">
        <w:rPr>
          <w:bCs w:val="0"/>
        </w:rPr>
        <w:t xml:space="preserve">, išleidžiant Anykščių rajono savivaldybei </w:t>
      </w:r>
      <w:r w:rsidR="00DE62F1" w:rsidRPr="00390545">
        <w:rPr>
          <w:bCs w:val="0"/>
        </w:rPr>
        <w:lastRenderedPageBreak/>
        <w:t>nuosavybės teise priklausanči</w:t>
      </w:r>
      <w:r w:rsidR="00194750" w:rsidRPr="00390545">
        <w:rPr>
          <w:bCs w:val="0"/>
        </w:rPr>
        <w:t>u</w:t>
      </w:r>
      <w:r w:rsidR="00DE62F1" w:rsidRPr="00390545">
        <w:rPr>
          <w:bCs w:val="0"/>
        </w:rPr>
        <w:t>s</w:t>
      </w:r>
      <w:r w:rsidR="000010F7" w:rsidRPr="00390545">
        <w:rPr>
          <w:bCs w:val="0"/>
        </w:rPr>
        <w:t xml:space="preserve"> </w:t>
      </w:r>
      <w:r w:rsidR="000010F7" w:rsidRPr="00390545">
        <w:t>–</w:t>
      </w:r>
      <w:r w:rsidR="00DE62F1" w:rsidRPr="00390545">
        <w:rPr>
          <w:bCs w:val="0"/>
        </w:rPr>
        <w:t xml:space="preserve"> </w:t>
      </w:r>
      <w:r w:rsidR="00194750" w:rsidRPr="00390545">
        <w:rPr>
          <w:bCs w:val="0"/>
        </w:rPr>
        <w:t>2 625 547</w:t>
      </w:r>
      <w:r w:rsidR="00DE62F1" w:rsidRPr="00390545">
        <w:rPr>
          <w:bCs w:val="0"/>
        </w:rPr>
        <w:t xml:space="preserve"> (du </w:t>
      </w:r>
      <w:r w:rsidR="00194750" w:rsidRPr="00390545">
        <w:rPr>
          <w:bCs w:val="0"/>
        </w:rPr>
        <w:t xml:space="preserve">milijonus šešis </w:t>
      </w:r>
      <w:r w:rsidR="00DE62F1" w:rsidRPr="00390545">
        <w:rPr>
          <w:bCs w:val="0"/>
        </w:rPr>
        <w:t xml:space="preserve">šimtus dvidešimt </w:t>
      </w:r>
      <w:r w:rsidR="00194750" w:rsidRPr="00390545">
        <w:rPr>
          <w:bCs w:val="0"/>
        </w:rPr>
        <w:t>penkis</w:t>
      </w:r>
      <w:r w:rsidR="00DE62F1" w:rsidRPr="00390545">
        <w:rPr>
          <w:bCs w:val="0"/>
        </w:rPr>
        <w:t xml:space="preserve"> tūkstančius </w:t>
      </w:r>
      <w:r w:rsidR="00194750" w:rsidRPr="00390545">
        <w:rPr>
          <w:bCs w:val="0"/>
        </w:rPr>
        <w:t>penkis</w:t>
      </w:r>
      <w:r w:rsidR="00DE62F1" w:rsidRPr="00390545">
        <w:rPr>
          <w:bCs w:val="0"/>
        </w:rPr>
        <w:t xml:space="preserve"> šimtus </w:t>
      </w:r>
      <w:r w:rsidR="00194750" w:rsidRPr="00390545">
        <w:rPr>
          <w:bCs w:val="0"/>
        </w:rPr>
        <w:t>keturiasdešimt septynias</w:t>
      </w:r>
      <w:r w:rsidR="00DE62F1" w:rsidRPr="00390545">
        <w:rPr>
          <w:bCs w:val="0"/>
        </w:rPr>
        <w:t>) paprastą</w:t>
      </w:r>
      <w:r w:rsidR="00194750" w:rsidRPr="00390545">
        <w:rPr>
          <w:bCs w:val="0"/>
        </w:rPr>
        <w:t>sias</w:t>
      </w:r>
      <w:r w:rsidR="00DE62F1" w:rsidRPr="00390545">
        <w:rPr>
          <w:bCs w:val="0"/>
        </w:rPr>
        <w:t xml:space="preserve"> vardin</w:t>
      </w:r>
      <w:r w:rsidR="00194750" w:rsidRPr="00390545">
        <w:rPr>
          <w:bCs w:val="0"/>
        </w:rPr>
        <w:t>es</w:t>
      </w:r>
      <w:r w:rsidR="00DE62F1" w:rsidRPr="00390545">
        <w:rPr>
          <w:bCs w:val="0"/>
        </w:rPr>
        <w:t xml:space="preserve"> 0,29 euro (dvidešimt devynių centų) nominalios vertės akcijas</w:t>
      </w:r>
      <w:r w:rsidR="00F17DC1" w:rsidRPr="00390545">
        <w:rPr>
          <w:bCs w:val="0"/>
        </w:rPr>
        <w:t>,</w:t>
      </w:r>
      <w:r w:rsidR="00DE62F1" w:rsidRPr="00390545">
        <w:rPr>
          <w:bCs w:val="0"/>
        </w:rPr>
        <w:t xml:space="preserve"> o </w:t>
      </w:r>
      <w:r w:rsidR="00194750" w:rsidRPr="00390545">
        <w:rPr>
          <w:bCs w:val="0"/>
        </w:rPr>
        <w:t>5,37</w:t>
      </w:r>
      <w:r w:rsidR="00DE62F1" w:rsidRPr="00390545">
        <w:rPr>
          <w:bCs w:val="0"/>
        </w:rPr>
        <w:t xml:space="preserve"> </w:t>
      </w:r>
      <w:r w:rsidR="00194750" w:rsidRPr="00390545">
        <w:rPr>
          <w:bCs w:val="0"/>
        </w:rPr>
        <w:t>Eur</w:t>
      </w:r>
      <w:r w:rsidR="00DE62F1" w:rsidRPr="00390545">
        <w:rPr>
          <w:bCs w:val="0"/>
        </w:rPr>
        <w:t xml:space="preserve"> (penki</w:t>
      </w:r>
      <w:r w:rsidR="00194750" w:rsidRPr="00390545">
        <w:rPr>
          <w:bCs w:val="0"/>
        </w:rPr>
        <w:t xml:space="preserve"> eur</w:t>
      </w:r>
      <w:r w:rsidR="00390545" w:rsidRPr="00390545">
        <w:rPr>
          <w:bCs w:val="0"/>
        </w:rPr>
        <w:t>ai</w:t>
      </w:r>
      <w:r w:rsidR="00194750" w:rsidRPr="00390545">
        <w:rPr>
          <w:bCs w:val="0"/>
        </w:rPr>
        <w:t xml:space="preserve"> trisdešimt septyni </w:t>
      </w:r>
      <w:r w:rsidR="00DE62F1" w:rsidRPr="00390545">
        <w:rPr>
          <w:bCs w:val="0"/>
        </w:rPr>
        <w:t>cent</w:t>
      </w:r>
      <w:r w:rsidR="00390545" w:rsidRPr="00390545">
        <w:rPr>
          <w:bCs w:val="0"/>
        </w:rPr>
        <w:t>ai</w:t>
      </w:r>
      <w:r w:rsidR="00DE62F1" w:rsidRPr="00390545">
        <w:rPr>
          <w:bCs w:val="0"/>
        </w:rPr>
        <w:t xml:space="preserve">) </w:t>
      </w:r>
      <w:r w:rsidR="00F17DC1" w:rsidRPr="00390545">
        <w:rPr>
          <w:bCs w:val="0"/>
        </w:rPr>
        <w:t>sudarytų akcijų priedą (akcijos nominalios vertės perviršį</w:t>
      </w:r>
      <w:r w:rsidR="003F3591" w:rsidRPr="00390545">
        <w:rPr>
          <w:bCs w:val="0"/>
        </w:rPr>
        <w:t>)</w:t>
      </w:r>
      <w:r w:rsidR="00F17DC1" w:rsidRPr="00390545">
        <w:rPr>
          <w:bCs w:val="0"/>
        </w:rPr>
        <w:t>, iš to skaičiaus:</w:t>
      </w:r>
    </w:p>
    <w:p w:rsidR="004A27F1" w:rsidRDefault="0084753D" w:rsidP="0084753D">
      <w:pPr>
        <w:spacing w:line="360" w:lineRule="auto"/>
        <w:jc w:val="both"/>
      </w:pPr>
      <w:r>
        <w:rPr>
          <w:bCs/>
        </w:rPr>
        <w:t xml:space="preserve">             1.1. perduodant </w:t>
      </w:r>
      <w:r>
        <w:t xml:space="preserve">Anykščių rajono savivaldybei nuosavybės teise priklausantį Anykščių rajono savivaldybės administracijos patikėjimo teise valdomą ilgalaikį materialųjį turtą, </w:t>
      </w:r>
      <w:r w:rsidR="00AF412C">
        <w:t>An</w:t>
      </w:r>
      <w:r>
        <w:t>ykšči</w:t>
      </w:r>
      <w:r w:rsidR="00AF412C">
        <w:t>ai, J. Biliūno g.</w:t>
      </w:r>
      <w:r w:rsidR="004A27F1">
        <w:t>:</w:t>
      </w:r>
    </w:p>
    <w:p w:rsidR="007178A5" w:rsidRDefault="004A27F1" w:rsidP="004A27F1">
      <w:pPr>
        <w:spacing w:line="360" w:lineRule="auto"/>
        <w:ind w:firstLine="720"/>
        <w:jc w:val="both"/>
      </w:pPr>
      <w:r>
        <w:t xml:space="preserve">1.1.1. </w:t>
      </w:r>
      <w:r w:rsidR="00D91966">
        <w:rPr>
          <w:bCs/>
        </w:rPr>
        <w:t xml:space="preserve">nuotekų </w:t>
      </w:r>
      <w:r w:rsidR="00D91966" w:rsidRPr="00D13526">
        <w:t>šalinimo tinkl</w:t>
      </w:r>
      <w:r w:rsidR="00D91966">
        <w:t xml:space="preserve">us-lietaus nuotekų šalinimo tinklus, </w:t>
      </w:r>
      <w:r w:rsidR="0084753D">
        <w:t>unikalus Nr. 4400-</w:t>
      </w:r>
      <w:r>
        <w:t>5055-9396</w:t>
      </w:r>
      <w:r w:rsidR="0084753D">
        <w:t xml:space="preserve">, pažymėjimas plane – </w:t>
      </w:r>
      <w:r>
        <w:t>L</w:t>
      </w:r>
      <w:r w:rsidR="0084753D">
        <w:t xml:space="preserve">, paskirtis – </w:t>
      </w:r>
      <w:r>
        <w:t>nuotekų šalinimo</w:t>
      </w:r>
      <w:r w:rsidR="0084753D">
        <w:t xml:space="preserve"> tinklų, ilgis – </w:t>
      </w:r>
      <w:r>
        <w:t>584,40</w:t>
      </w:r>
      <w:r w:rsidR="0084753D">
        <w:t xml:space="preserve"> m, statybos metai – 19</w:t>
      </w:r>
      <w:r>
        <w:t>2</w:t>
      </w:r>
      <w:r w:rsidR="0084753D">
        <w:t>8</w:t>
      </w:r>
      <w:r>
        <w:t xml:space="preserve">, </w:t>
      </w:r>
      <w:r w:rsidR="00751544">
        <w:t xml:space="preserve">vertintojų nustatyta turto vertė – </w:t>
      </w:r>
      <w:r>
        <w:t>1</w:t>
      </w:r>
      <w:r w:rsidR="00751544">
        <w:t xml:space="preserve">9 </w:t>
      </w:r>
      <w:r>
        <w:t>341</w:t>
      </w:r>
      <w:r w:rsidR="00751544">
        <w:t xml:space="preserve"> Eur (d</w:t>
      </w:r>
      <w:r>
        <w:t xml:space="preserve">evyniolika </w:t>
      </w:r>
      <w:r w:rsidR="00751544">
        <w:t xml:space="preserve"> tūkstanči</w:t>
      </w:r>
      <w:r>
        <w:t xml:space="preserve">ų trys </w:t>
      </w:r>
      <w:r w:rsidR="00751544">
        <w:t xml:space="preserve">šimtai </w:t>
      </w:r>
      <w:r>
        <w:t xml:space="preserve">keturiasdešimt vienas </w:t>
      </w:r>
      <w:r w:rsidR="00751544">
        <w:t>eur</w:t>
      </w:r>
      <w:r>
        <w:t>as</w:t>
      </w:r>
      <w:r w:rsidR="00751544">
        <w:t>)</w:t>
      </w:r>
      <w:r w:rsidR="0084753D">
        <w:t>,</w:t>
      </w:r>
      <w:r w:rsidR="006436A2">
        <w:t xml:space="preserve"> padidinant uždarosios akcinės bendrovės „Anykščių vandenys“ įstatinį kapitalą Anykščių rajono savivaldybės nepiniginiu įnašu – </w:t>
      </w:r>
      <w:r w:rsidR="00C238FB">
        <w:t>19</w:t>
      </w:r>
      <w:r w:rsidR="004E0C39">
        <w:t> </w:t>
      </w:r>
      <w:r w:rsidR="00C238FB">
        <w:t>34</w:t>
      </w:r>
      <w:r w:rsidR="004E0C39">
        <w:t>0,97</w:t>
      </w:r>
      <w:r w:rsidR="00C238FB">
        <w:t xml:space="preserve"> Eur (devyniolika tūkstančių trimis šimtais keturiasdešimt  eur</w:t>
      </w:r>
      <w:r w:rsidR="004E0C39">
        <w:t>ų, devyniasdešimt septyniais centais</w:t>
      </w:r>
      <w:r w:rsidR="00C238FB">
        <w:t>)</w:t>
      </w:r>
      <w:r w:rsidR="00751544">
        <w:t xml:space="preserve">, </w:t>
      </w:r>
      <w:r w:rsidR="0084753D">
        <w:t xml:space="preserve">išleidžiant Anykščių rajono savivaldybei nuosavybės teise priklausančias </w:t>
      </w:r>
      <w:r w:rsidR="00F61A42" w:rsidRPr="00016F42">
        <w:t>–</w:t>
      </w:r>
      <w:r w:rsidR="00F61A42">
        <w:t xml:space="preserve"> </w:t>
      </w:r>
      <w:r w:rsidR="00C238FB">
        <w:t>66</w:t>
      </w:r>
      <w:r w:rsidR="00D91966">
        <w:t xml:space="preserve"> </w:t>
      </w:r>
      <w:r w:rsidR="00C238FB">
        <w:t>693</w:t>
      </w:r>
      <w:r w:rsidR="0084753D">
        <w:t xml:space="preserve"> (</w:t>
      </w:r>
      <w:r w:rsidR="00C238FB">
        <w:t xml:space="preserve">šešiasdešimt šešis </w:t>
      </w:r>
      <w:r w:rsidR="0084753D">
        <w:t>tūkstančius šeši</w:t>
      </w:r>
      <w:r w:rsidR="00C238FB">
        <w:t>s šimtus devyniasdešimt tris</w:t>
      </w:r>
      <w:r w:rsidR="0084753D">
        <w:t>) paprastąsias vardines 0,29 euro (dvidešimt devynių centų), nominalios vertės akcijas</w:t>
      </w:r>
      <w:r w:rsidR="00CE5919">
        <w:t xml:space="preserve">, </w:t>
      </w:r>
      <w:r w:rsidR="004E0C39">
        <w:t xml:space="preserve">o 0,03 Eur (trys centai) sudarytų akcijų priedų </w:t>
      </w:r>
      <w:r w:rsidR="008C224C">
        <w:t>(akcij</w:t>
      </w:r>
      <w:r w:rsidR="004E0C39">
        <w:t>os</w:t>
      </w:r>
      <w:r w:rsidR="008C224C">
        <w:t xml:space="preserve"> nominali</w:t>
      </w:r>
      <w:r w:rsidR="004E0C39">
        <w:t>os</w:t>
      </w:r>
      <w:r w:rsidR="008C224C">
        <w:t xml:space="preserve"> ver</w:t>
      </w:r>
      <w:r w:rsidR="004E0C39">
        <w:t>tės</w:t>
      </w:r>
      <w:r w:rsidR="008C224C">
        <w:t xml:space="preserve"> pervirš</w:t>
      </w:r>
      <w:r w:rsidR="004E0C39">
        <w:t>į</w:t>
      </w:r>
      <w:r w:rsidR="008C224C">
        <w:t>)</w:t>
      </w:r>
      <w:r w:rsidR="00C238FB">
        <w:t>;</w:t>
      </w:r>
      <w:r w:rsidR="007178A5">
        <w:t xml:space="preserve"> </w:t>
      </w:r>
    </w:p>
    <w:p w:rsidR="00C238FB" w:rsidRDefault="003F20CF" w:rsidP="00C238FB">
      <w:pPr>
        <w:spacing w:line="360" w:lineRule="auto"/>
        <w:ind w:firstLine="720"/>
        <w:jc w:val="both"/>
      </w:pPr>
      <w:r>
        <w:t>1.</w:t>
      </w:r>
      <w:r w:rsidR="00C238FB">
        <w:t>1.</w:t>
      </w:r>
      <w:r>
        <w:t xml:space="preserve">2. </w:t>
      </w:r>
      <w:r w:rsidR="00D91966">
        <w:rPr>
          <w:bCs/>
        </w:rPr>
        <w:t xml:space="preserve">nuotekų </w:t>
      </w:r>
      <w:r w:rsidR="00D91966" w:rsidRPr="00D13526">
        <w:t>šalinimo tinkl</w:t>
      </w:r>
      <w:r w:rsidR="00D91966">
        <w:t xml:space="preserve">us-lietaus nuotekų šalinimo tinklus, </w:t>
      </w:r>
      <w:r w:rsidR="00C238FB">
        <w:t xml:space="preserve">unikalus Nr. 4400-5055-9423, pažymėjimas plane – L, paskirtis – nuotekų šalinimo tinklų, ilgis – </w:t>
      </w:r>
      <w:r w:rsidR="00D91966">
        <w:t>115,95</w:t>
      </w:r>
      <w:r w:rsidR="00C238FB">
        <w:t xml:space="preserve"> m, statybos metai – 1928, vertintojų nustatyta turto vertė – </w:t>
      </w:r>
      <w:r w:rsidR="00D91966">
        <w:t xml:space="preserve">2 </w:t>
      </w:r>
      <w:r w:rsidR="00C238FB">
        <w:t>91</w:t>
      </w:r>
      <w:r w:rsidR="00D91966">
        <w:t>8</w:t>
      </w:r>
      <w:r w:rsidR="00C238FB">
        <w:t xml:space="preserve"> Eur (d</w:t>
      </w:r>
      <w:r w:rsidR="00D91966">
        <w:t>u</w:t>
      </w:r>
      <w:r w:rsidR="00C238FB">
        <w:t xml:space="preserve">  tūkstanči</w:t>
      </w:r>
      <w:r w:rsidR="00D91966">
        <w:t>ai</w:t>
      </w:r>
      <w:r w:rsidR="00C238FB">
        <w:t xml:space="preserve"> </w:t>
      </w:r>
      <w:r w:rsidR="00D91966">
        <w:t xml:space="preserve">devyni </w:t>
      </w:r>
      <w:r w:rsidR="00C238FB">
        <w:t xml:space="preserve">šimtai </w:t>
      </w:r>
      <w:r w:rsidR="00D91966">
        <w:t>aštuoniolika</w:t>
      </w:r>
      <w:r w:rsidR="00C238FB">
        <w:t xml:space="preserve"> eur</w:t>
      </w:r>
      <w:r w:rsidR="00D91966">
        <w:t>ų</w:t>
      </w:r>
      <w:r w:rsidR="00C238FB">
        <w:t xml:space="preserve">), padidinant uždarosios akcinės bendrovės „Anykščių vandenys“ įstatinį kapitalą Anykščių rajono savivaldybės nepiniginiu įnašu – </w:t>
      </w:r>
      <w:r w:rsidR="00D91966">
        <w:t>2</w:t>
      </w:r>
      <w:r w:rsidR="004E0C39">
        <w:t> </w:t>
      </w:r>
      <w:r w:rsidR="00D91966">
        <w:t>91</w:t>
      </w:r>
      <w:r w:rsidR="004E0C39">
        <w:t xml:space="preserve">7,98 </w:t>
      </w:r>
      <w:r w:rsidR="00D91966">
        <w:t xml:space="preserve">Eur (dviem tūkstančiais devyniais šimtais </w:t>
      </w:r>
      <w:r w:rsidR="004E0C39">
        <w:t>septyniolika</w:t>
      </w:r>
      <w:r w:rsidR="00D91966">
        <w:t xml:space="preserve"> eurų</w:t>
      </w:r>
      <w:r w:rsidR="004E0C39">
        <w:t>, devyniasdešimt aštuoniais centais</w:t>
      </w:r>
      <w:r w:rsidR="00D91966">
        <w:t xml:space="preserve">), </w:t>
      </w:r>
      <w:r w:rsidR="00C238FB">
        <w:t>išleidžiant Anykščių rajono savivaldybei nuosavybės teise priklausanči</w:t>
      </w:r>
      <w:r w:rsidR="00D91966">
        <w:t xml:space="preserve">ų </w:t>
      </w:r>
      <w:r w:rsidR="00F61A42" w:rsidRPr="00016F42">
        <w:t>–</w:t>
      </w:r>
      <w:r w:rsidR="00F61A42">
        <w:t xml:space="preserve"> </w:t>
      </w:r>
      <w:r w:rsidR="00D91966">
        <w:t>10 062</w:t>
      </w:r>
      <w:r w:rsidR="00C238FB">
        <w:t xml:space="preserve"> (</w:t>
      </w:r>
      <w:r w:rsidR="00D91966">
        <w:t>dešimt</w:t>
      </w:r>
      <w:r w:rsidR="00C238FB">
        <w:t xml:space="preserve"> tūkstanči</w:t>
      </w:r>
      <w:r w:rsidR="00D91966">
        <w:t>ų šešiasdešimt dvi</w:t>
      </w:r>
      <w:r w:rsidR="00C238FB">
        <w:t>) paprastąsias vardines 0,29 euro (dvidešimt devynių centų), nominalios vertės akcijas</w:t>
      </w:r>
      <w:r w:rsidR="00CE5919">
        <w:t>,</w:t>
      </w:r>
      <w:r w:rsidR="00CE5919" w:rsidRPr="00CE5919">
        <w:t xml:space="preserve"> </w:t>
      </w:r>
      <w:r w:rsidR="004E0C39">
        <w:t>o 0,02 Eur (du centai) sudarytų</w:t>
      </w:r>
      <w:r w:rsidR="008C224C">
        <w:t xml:space="preserve"> akcijų priedų (akcijų nominalių verčių perviršio) sumą</w:t>
      </w:r>
      <w:r w:rsidR="00C238FB">
        <w:t xml:space="preserve">; </w:t>
      </w:r>
    </w:p>
    <w:p w:rsidR="004E0C39" w:rsidRDefault="00D91966" w:rsidP="004E0C39">
      <w:pPr>
        <w:spacing w:line="360" w:lineRule="auto"/>
        <w:ind w:firstLine="720"/>
        <w:jc w:val="both"/>
      </w:pPr>
      <w:r>
        <w:t xml:space="preserve">1.2. </w:t>
      </w:r>
      <w:r>
        <w:rPr>
          <w:bCs/>
        </w:rPr>
        <w:t xml:space="preserve">perduodant </w:t>
      </w:r>
      <w:r>
        <w:t xml:space="preserve">Anykščių rajono savivaldybei nuosavybės teise priklausantį Anykščių rajono savivaldybės administracijos patikėjimo teise valdomą ilgalaikį materialųjį turtą, Anykščiai, Gegužės g., </w:t>
      </w:r>
      <w:r>
        <w:rPr>
          <w:bCs/>
        </w:rPr>
        <w:t xml:space="preserve">nuotekų </w:t>
      </w:r>
      <w:r w:rsidRPr="00D13526">
        <w:t>šalinimo tinkl</w:t>
      </w:r>
      <w:r>
        <w:t>us-lietaus nuotekų šalinimo tinklus, unikalus Nr. 4400-5055-9</w:t>
      </w:r>
      <w:r w:rsidR="000C777A">
        <w:t>378</w:t>
      </w:r>
      <w:r>
        <w:t>, pažymėjimas plane – L, paskirtis – nuotekų šalinimo tinklų, ilgis – 1</w:t>
      </w:r>
      <w:r w:rsidR="000C777A">
        <w:t>785,40</w:t>
      </w:r>
      <w:r>
        <w:t xml:space="preserve"> m, statybos metai – 19</w:t>
      </w:r>
      <w:r w:rsidR="000C777A">
        <w:t>66</w:t>
      </w:r>
      <w:r>
        <w:t xml:space="preserve">, vertintojų nustatyta turto vertė – </w:t>
      </w:r>
      <w:r w:rsidR="000C777A">
        <w:t>1</w:t>
      </w:r>
      <w:r>
        <w:t>2</w:t>
      </w:r>
      <w:r w:rsidR="000C777A">
        <w:t>1 631</w:t>
      </w:r>
      <w:r>
        <w:t xml:space="preserve"> Eur (</w:t>
      </w:r>
      <w:r w:rsidR="000C777A">
        <w:t>vienas šimtas dvidešimt vienas tūkstantis šeši šimtai trisdešimt vienas</w:t>
      </w:r>
      <w:r>
        <w:t xml:space="preserve"> eur</w:t>
      </w:r>
      <w:r w:rsidR="000C777A">
        <w:t>as</w:t>
      </w:r>
      <w:r>
        <w:t xml:space="preserve">), padidinant uždarosios akcinės bendrovės „Anykščių vandenys“ įstatinį kapitalą Anykščių rajono savivaldybės nepiniginiu įnašu – </w:t>
      </w:r>
      <w:r w:rsidR="000C777A">
        <w:t>121</w:t>
      </w:r>
      <w:r w:rsidR="004E0C39">
        <w:t> </w:t>
      </w:r>
      <w:r w:rsidR="000C777A">
        <w:t>63</w:t>
      </w:r>
      <w:r w:rsidR="004E0C39">
        <w:t>0,93</w:t>
      </w:r>
      <w:r w:rsidR="000C777A">
        <w:t xml:space="preserve"> Eur (vienu šimtu dvidešimt vienu tūkstančiu šešiais šimtais trisdešim</w:t>
      </w:r>
      <w:r w:rsidR="004E0C39">
        <w:t>čia</w:t>
      </w:r>
      <w:r w:rsidR="000C777A">
        <w:t xml:space="preserve"> eur</w:t>
      </w:r>
      <w:r w:rsidR="004E0C39">
        <w:t>ų, devyniasdešimt trimis centais</w:t>
      </w:r>
      <w:r w:rsidR="000C777A">
        <w:t>),</w:t>
      </w:r>
      <w:r>
        <w:t xml:space="preserve"> išleidžiant Anykščių rajono savivaldybei nuosavybės </w:t>
      </w:r>
      <w:r>
        <w:lastRenderedPageBreak/>
        <w:t xml:space="preserve">teise priklausančių </w:t>
      </w:r>
      <w:r w:rsidR="00F61A42" w:rsidRPr="00016F42">
        <w:t>–</w:t>
      </w:r>
      <w:r w:rsidR="004E0C39">
        <w:t xml:space="preserve"> </w:t>
      </w:r>
      <w:r w:rsidR="000C777A">
        <w:t xml:space="preserve">419 417 </w:t>
      </w:r>
      <w:r>
        <w:t>(</w:t>
      </w:r>
      <w:r w:rsidR="000C777A">
        <w:t>keturis šimtus devyniolika tūkstančių keturis šimtus septyniolika</w:t>
      </w:r>
      <w:r>
        <w:t>) paprast</w:t>
      </w:r>
      <w:r w:rsidR="000C777A">
        <w:t>ųjų</w:t>
      </w:r>
      <w:r>
        <w:t xml:space="preserve"> vardin</w:t>
      </w:r>
      <w:r w:rsidR="000C777A">
        <w:t>ių</w:t>
      </w:r>
      <w:r>
        <w:t xml:space="preserve"> 0,29 euro (dvidešimt devynių centų), nominalios vertės akcijas</w:t>
      </w:r>
      <w:r w:rsidR="00CE5919">
        <w:t>,</w:t>
      </w:r>
      <w:r w:rsidR="00CE5919" w:rsidRPr="00CE5919">
        <w:t xml:space="preserve"> </w:t>
      </w:r>
      <w:r w:rsidR="004E0C39">
        <w:t xml:space="preserve">o 0,07 Eur (septyni centai) sudarytų akcijų priedų (akcijų nominalių verčių perviršio) sumą; </w:t>
      </w:r>
    </w:p>
    <w:p w:rsidR="004E0C39" w:rsidRDefault="008C224C" w:rsidP="004E0C39">
      <w:pPr>
        <w:spacing w:line="360" w:lineRule="auto"/>
        <w:ind w:firstLine="720"/>
        <w:jc w:val="both"/>
      </w:pPr>
      <w:r>
        <w:t xml:space="preserve">1.3. </w:t>
      </w:r>
      <w:r>
        <w:rPr>
          <w:bCs/>
        </w:rPr>
        <w:t xml:space="preserve">perduodant </w:t>
      </w:r>
      <w:r>
        <w:t xml:space="preserve">Anykščių rajono savivaldybei nuosavybės teise priklausantį Anykščių rajono savivaldybės administracijos patikėjimo teise valdomą ilgalaikį materialųjį turtą, Anykščiai, Vinco Kudirkos g., </w:t>
      </w:r>
      <w:r>
        <w:rPr>
          <w:bCs/>
        </w:rPr>
        <w:t xml:space="preserve">nuotekų </w:t>
      </w:r>
      <w:r w:rsidRPr="00D13526">
        <w:t>šalinimo tinkl</w:t>
      </w:r>
      <w:r>
        <w:t xml:space="preserve">us-lietaus nuotekų šalinimo tinklus, unikalus Nr. 4400-5133-3950, pažymėjimas plane – L, paskirtis – nuotekų šalinimo tinklų, ilgis – 16,88 m, statybos metai – 1980, vertintojų nustatyta turto vertė – 651 Eur (šeši šimtai penkiasdešimt vienas euras), padidinant uždarosios akcinės bendrovės „Anykščių vandenys“ įstatinį kapitalą Anykščių rajono savivaldybės nepiniginiu įnašu – </w:t>
      </w:r>
      <w:r w:rsidR="00C17D7D">
        <w:t>65</w:t>
      </w:r>
      <w:r w:rsidR="004E0C39">
        <w:t>0,76</w:t>
      </w:r>
      <w:r w:rsidR="00C17D7D">
        <w:t xml:space="preserve"> Eur (šešiais šimtais penkiasdešim</w:t>
      </w:r>
      <w:r w:rsidR="004E0C39">
        <w:t>čia</w:t>
      </w:r>
      <w:r w:rsidR="00C17D7D">
        <w:t xml:space="preserve"> eur</w:t>
      </w:r>
      <w:r w:rsidR="004E0C39">
        <w:t>ų, septyniasdešimt šešiais centais</w:t>
      </w:r>
      <w:r w:rsidR="00C17D7D">
        <w:t xml:space="preserve">), </w:t>
      </w:r>
      <w:r w:rsidRPr="00C17D7D">
        <w:t>išleidžiant Anykščių rajono savivaldybei nuosavybės teise priklausanči</w:t>
      </w:r>
      <w:r w:rsidR="00C17D7D" w:rsidRPr="00C17D7D">
        <w:t xml:space="preserve">as </w:t>
      </w:r>
      <w:r w:rsidR="00F61A42" w:rsidRPr="00016F42">
        <w:t>–</w:t>
      </w:r>
      <w:r w:rsidR="00F61A42">
        <w:t xml:space="preserve"> </w:t>
      </w:r>
      <w:r w:rsidR="00C17D7D" w:rsidRPr="00C17D7D">
        <w:t>2 244</w:t>
      </w:r>
      <w:r w:rsidRPr="00C17D7D">
        <w:t xml:space="preserve"> (</w:t>
      </w:r>
      <w:r w:rsidR="00C17D7D" w:rsidRPr="00C17D7D">
        <w:t>du</w:t>
      </w:r>
      <w:r w:rsidRPr="00C17D7D">
        <w:t xml:space="preserve"> </w:t>
      </w:r>
      <w:r w:rsidR="00C17D7D" w:rsidRPr="00C17D7D">
        <w:t xml:space="preserve">tūkstančius du </w:t>
      </w:r>
      <w:r w:rsidRPr="00C17D7D">
        <w:t xml:space="preserve">šimtus </w:t>
      </w:r>
      <w:r w:rsidR="00C17D7D" w:rsidRPr="00C17D7D">
        <w:t>keturiasdešimt keturias</w:t>
      </w:r>
      <w:r w:rsidRPr="00C17D7D">
        <w:t>) paprast</w:t>
      </w:r>
      <w:r w:rsidR="00C17D7D">
        <w:t>ąsias</w:t>
      </w:r>
      <w:r w:rsidRPr="00C17D7D">
        <w:t xml:space="preserve"> vardin</w:t>
      </w:r>
      <w:r w:rsidR="00C17D7D">
        <w:t>es</w:t>
      </w:r>
      <w:r w:rsidRPr="00C17D7D">
        <w:t xml:space="preserve"> 0,29 euro (dvidešimt devynių centų), nominalios vertės akcijas, </w:t>
      </w:r>
      <w:r w:rsidR="004E0C39">
        <w:t xml:space="preserve">o 0,24 Eur (dvidešimt keturi centai) sudarytų akcijų priedų (akcijų nominalių verčių perviršio) sumą; </w:t>
      </w:r>
    </w:p>
    <w:p w:rsidR="004E0C39" w:rsidRDefault="00C17D7D" w:rsidP="004E0C39">
      <w:pPr>
        <w:spacing w:line="360" w:lineRule="auto"/>
        <w:ind w:firstLine="720"/>
        <w:jc w:val="both"/>
      </w:pPr>
      <w:r w:rsidRPr="00112755">
        <w:rPr>
          <w:bCs/>
        </w:rPr>
        <w:t xml:space="preserve">1.4. perduodant </w:t>
      </w:r>
      <w:r w:rsidRPr="00112755">
        <w:t xml:space="preserve">Anykščių rajono savivaldybei nuosavybės teise priklausantį Anykščių rajono savivaldybės administracijos patikėjimo teise valdomą ilgalaikį materialųjį turtą, Anykščiai, Medžiotojų g., </w:t>
      </w:r>
      <w:r w:rsidRPr="00112755">
        <w:rPr>
          <w:bCs/>
        </w:rPr>
        <w:t xml:space="preserve">nuotekų </w:t>
      </w:r>
      <w:r w:rsidRPr="00112755">
        <w:t xml:space="preserve">šalinimo tinklus-lietaus nuotekų šalinimo tinklus, unikalus Nr. 4400-5133-4248, pažymėjimas plane – L, paskirtis – nuotekų šalinimo tinklų, ilgis – 361,10 m, statybos metai – 1970, vertintojų nustatyta turto vertė – </w:t>
      </w:r>
      <w:r w:rsidR="00112755" w:rsidRPr="00112755">
        <w:t>9 229</w:t>
      </w:r>
      <w:r w:rsidRPr="00112755">
        <w:t xml:space="preserve"> Eur (</w:t>
      </w:r>
      <w:r w:rsidR="00112755" w:rsidRPr="00112755">
        <w:t>devyni tūkstančiai du</w:t>
      </w:r>
      <w:r w:rsidRPr="00112755">
        <w:t xml:space="preserve"> šimtai </w:t>
      </w:r>
      <w:r w:rsidR="00112755" w:rsidRPr="00112755">
        <w:t>dvidešimt devyni</w:t>
      </w:r>
      <w:r w:rsidRPr="00112755">
        <w:t xml:space="preserve"> eura</w:t>
      </w:r>
      <w:r w:rsidR="00112755" w:rsidRPr="00112755">
        <w:t>i</w:t>
      </w:r>
      <w:r w:rsidRPr="00112755">
        <w:t xml:space="preserve">), padidinant uždarosios akcinės bendrovės „Anykščių vandenys“ įstatinį kapitalą Anykščių rajono savivaldybės nepiniginiu įnašu – </w:t>
      </w:r>
      <w:r w:rsidR="00112755" w:rsidRPr="00112755">
        <w:t>9 228,96</w:t>
      </w:r>
      <w:r w:rsidRPr="00112755">
        <w:t xml:space="preserve"> Eur</w:t>
      </w:r>
      <w:r w:rsidR="00112755" w:rsidRPr="00112755">
        <w:t xml:space="preserve"> (devyniais tūkstančiais dviem šimtais dvidešimt aštuoniais eurais, devyniasdešimt šešiais centais</w:t>
      </w:r>
      <w:r w:rsidR="004E0C39" w:rsidRPr="00112755">
        <w:t>)</w:t>
      </w:r>
      <w:r w:rsidRPr="00112755">
        <w:t xml:space="preserve">, išleidžiant Anykščių rajono savivaldybei nuosavybės teise priklausančias </w:t>
      </w:r>
      <w:r w:rsidR="00F61A42" w:rsidRPr="00112755">
        <w:t xml:space="preserve">– </w:t>
      </w:r>
      <w:r w:rsidR="00112755" w:rsidRPr="00112755">
        <w:t>31 824</w:t>
      </w:r>
      <w:r w:rsidRPr="00112755">
        <w:t xml:space="preserve"> (</w:t>
      </w:r>
      <w:r w:rsidR="00112755" w:rsidRPr="00112755">
        <w:t xml:space="preserve">trisdešimt vieną </w:t>
      </w:r>
      <w:r w:rsidRPr="00112755">
        <w:t>tūkstan</w:t>
      </w:r>
      <w:r w:rsidR="00112755" w:rsidRPr="00112755">
        <w:t>tį aštuonis</w:t>
      </w:r>
      <w:r w:rsidRPr="00112755">
        <w:t xml:space="preserve"> šimtus </w:t>
      </w:r>
      <w:r w:rsidR="00112755" w:rsidRPr="00112755">
        <w:t>dvidešimt</w:t>
      </w:r>
      <w:r w:rsidRPr="00112755">
        <w:t xml:space="preserve"> keturias) paprastąsias vardines 0,29 euro (dvidešimt devynių centų), nominalios vertės akcijas, </w:t>
      </w:r>
      <w:r w:rsidR="004E0C39" w:rsidRPr="00112755">
        <w:t xml:space="preserve">o </w:t>
      </w:r>
      <w:r w:rsidR="004E0C39">
        <w:t>0,</w:t>
      </w:r>
      <w:r w:rsidR="00112755">
        <w:t>0</w:t>
      </w:r>
      <w:r w:rsidR="004E0C39">
        <w:t xml:space="preserve">4 Eur (keturi centai) sudarytų akcijų priedų (akcijų nominalių verčių perviršio) sumą; </w:t>
      </w:r>
    </w:p>
    <w:p w:rsidR="00213E41" w:rsidRDefault="00C17D7D" w:rsidP="00213E41">
      <w:pPr>
        <w:spacing w:line="360" w:lineRule="auto"/>
        <w:ind w:firstLine="720"/>
        <w:jc w:val="both"/>
      </w:pPr>
      <w:r>
        <w:t xml:space="preserve">1.5. </w:t>
      </w:r>
      <w:r>
        <w:rPr>
          <w:bCs/>
        </w:rPr>
        <w:t xml:space="preserve">perduodant </w:t>
      </w:r>
      <w:r>
        <w:t xml:space="preserve">Anykščių rajono savivaldybei nuosavybės teise priklausantį Anykščių rajono savivaldybės administracijos patikėjimo teise valdomą ilgalaikį materialųjį turtą, Anykščiai, S. Nėries g., </w:t>
      </w:r>
      <w:r>
        <w:rPr>
          <w:bCs/>
        </w:rPr>
        <w:t xml:space="preserve">nuotekų </w:t>
      </w:r>
      <w:r w:rsidRPr="00D13526">
        <w:t>šalinimo tinkl</w:t>
      </w:r>
      <w:r>
        <w:t xml:space="preserve">us-lietaus nuotekų šalinimo tinklus, unikalus Nr. 4400-5133-3807, pažymėjimas plane – L, paskirtis – nuotekų šalinimo tinklų, ilgis – 627,95 m, statybos metai – 1970, vertintojų nustatyta turto vertė – </w:t>
      </w:r>
      <w:r w:rsidR="008B2868">
        <w:t xml:space="preserve">74 232 </w:t>
      </w:r>
      <w:r>
        <w:t>Eur (</w:t>
      </w:r>
      <w:r w:rsidR="008B2868">
        <w:t xml:space="preserve">septyniasdešimt keturi tūkstančiai du šimtai </w:t>
      </w:r>
      <w:r w:rsidR="00F24D2B">
        <w:t xml:space="preserve">trisdešimt </w:t>
      </w:r>
      <w:r w:rsidR="008B2868">
        <w:t>du</w:t>
      </w:r>
      <w:r>
        <w:t xml:space="preserve"> eura</w:t>
      </w:r>
      <w:r w:rsidR="008B2868">
        <w:t>i</w:t>
      </w:r>
      <w:r>
        <w:t xml:space="preserve">), padidinant uždarosios akcinės bendrovės „Anykščių vandenys“ įstatinį kapitalą Anykščių rajono savivaldybės nepiniginiu įnašu – </w:t>
      </w:r>
      <w:r w:rsidR="008B2868">
        <w:t>74</w:t>
      </w:r>
      <w:r w:rsidR="004E0C39">
        <w:t> </w:t>
      </w:r>
      <w:r w:rsidR="008B2868">
        <w:t>23</w:t>
      </w:r>
      <w:r w:rsidR="004E0C39">
        <w:t>1,88</w:t>
      </w:r>
      <w:r w:rsidR="008B2868">
        <w:t xml:space="preserve"> Eur (septyniasdešimt keturiais tūkstančiais dviem šimtais </w:t>
      </w:r>
      <w:r w:rsidR="00F24D2B">
        <w:t xml:space="preserve">trisdešimt </w:t>
      </w:r>
      <w:r w:rsidR="004E0C39">
        <w:t>vienu</w:t>
      </w:r>
      <w:r w:rsidR="008B2868">
        <w:t xml:space="preserve"> eur</w:t>
      </w:r>
      <w:r w:rsidR="004E0C39">
        <w:t>u, aštuoniasdešimt aštuoniais centais</w:t>
      </w:r>
      <w:r w:rsidR="008B2868">
        <w:t>),</w:t>
      </w:r>
      <w:r>
        <w:t xml:space="preserve"> išleidžiant Anykščių rajono savivaldybei </w:t>
      </w:r>
      <w:r>
        <w:lastRenderedPageBreak/>
        <w:t>nuosavybės teise priklausanči</w:t>
      </w:r>
      <w:r w:rsidR="008B2868">
        <w:t>as</w:t>
      </w:r>
      <w:r>
        <w:t xml:space="preserve"> </w:t>
      </w:r>
      <w:r w:rsidR="00F61A42" w:rsidRPr="00016F42">
        <w:t>–</w:t>
      </w:r>
      <w:r w:rsidR="00F61A42">
        <w:t xml:space="preserve"> </w:t>
      </w:r>
      <w:r w:rsidR="008B2868">
        <w:t>255 972</w:t>
      </w:r>
      <w:r>
        <w:t xml:space="preserve"> (</w:t>
      </w:r>
      <w:r w:rsidR="008B2868">
        <w:t>du</w:t>
      </w:r>
      <w:r>
        <w:t xml:space="preserve"> šimtus </w:t>
      </w:r>
      <w:r w:rsidR="008B2868">
        <w:t>penkiasdešimt penkis</w:t>
      </w:r>
      <w:r>
        <w:t xml:space="preserve"> tūkstanči</w:t>
      </w:r>
      <w:r w:rsidR="008B2868">
        <w:t>us devynis</w:t>
      </w:r>
      <w:r>
        <w:t xml:space="preserve"> šimtus septyni</w:t>
      </w:r>
      <w:r w:rsidR="008B2868">
        <w:t>asdešimt dvi</w:t>
      </w:r>
      <w:r>
        <w:t>) paprast</w:t>
      </w:r>
      <w:r w:rsidR="008B2868">
        <w:t>ąsias</w:t>
      </w:r>
      <w:r>
        <w:t xml:space="preserve"> vardin</w:t>
      </w:r>
      <w:r w:rsidR="008B2868">
        <w:t>es</w:t>
      </w:r>
      <w:r>
        <w:t xml:space="preserve"> 0,29 euro (dvidešimt devynių centų), nominalios vertės akcijas,</w:t>
      </w:r>
      <w:r w:rsidRPr="00CE5919">
        <w:t xml:space="preserve"> </w:t>
      </w:r>
      <w:r w:rsidR="00213E41">
        <w:t xml:space="preserve">o 0,12 Eur (dvylika centų) sudarytų akcijų priedų (akcijų nominalių verčių perviršio) sumą; </w:t>
      </w:r>
    </w:p>
    <w:p w:rsidR="00213E41" w:rsidRDefault="00D325A7" w:rsidP="00213E41">
      <w:pPr>
        <w:spacing w:line="360" w:lineRule="auto"/>
        <w:ind w:firstLine="720"/>
        <w:jc w:val="both"/>
      </w:pPr>
      <w:r>
        <w:t xml:space="preserve">1.6. </w:t>
      </w:r>
      <w:r>
        <w:rPr>
          <w:bCs/>
        </w:rPr>
        <w:t xml:space="preserve">perduodant </w:t>
      </w:r>
      <w:r>
        <w:t xml:space="preserve">Anykščių rajono savivaldybei nuosavybės teise priklausantį Anykščių rajono savivaldybės administracijos patikėjimo teise valdomą ilgalaikį materialųjį turtą, Anykščiai, Puntuko g., </w:t>
      </w:r>
      <w:r>
        <w:rPr>
          <w:bCs/>
        </w:rPr>
        <w:t xml:space="preserve">nuotekų </w:t>
      </w:r>
      <w:r w:rsidRPr="00D13526">
        <w:t>šalinimo tinkl</w:t>
      </w:r>
      <w:r>
        <w:t>us-lietaus nuotekų šalinimo tinklus, unikalus Nr. 4400-0748-2384, pažymėjimas plane – L, paskirtis – nuotekų šalinimo tinklų, ilgis – 533,98 m, statybos metai – 1968, vertintojų nustatyta turto vertė – 16 116 Eur (šešiolika tūkstančių vienas šimtas šešiolika eurų), padidinant uždarosios akcinės bendrovės „Anykščių vandenys“ įstatinį kapitalą Anykščių rajono savivaldybės nepiniginiu įnašu – 16</w:t>
      </w:r>
      <w:r w:rsidR="00213E41">
        <w:t> </w:t>
      </w:r>
      <w:r>
        <w:t>11</w:t>
      </w:r>
      <w:r w:rsidR="00213E41">
        <w:t>5,88</w:t>
      </w:r>
      <w:r>
        <w:t xml:space="preserve"> Eur (šešiolika tūkstančių vienu šimtu </w:t>
      </w:r>
      <w:r w:rsidR="00213E41">
        <w:t>penkiolika</w:t>
      </w:r>
      <w:r>
        <w:t xml:space="preserve"> eurų</w:t>
      </w:r>
      <w:r w:rsidR="00213E41">
        <w:t>, aštuoniasdešimt aštuoniais centais</w:t>
      </w:r>
      <w:r>
        <w:t xml:space="preserve">), išleidžiant Anykščių rajono savivaldybei nuosavybės teise priklausančias </w:t>
      </w:r>
      <w:r w:rsidR="00F61A42" w:rsidRPr="00016F42">
        <w:t>–</w:t>
      </w:r>
      <w:r w:rsidR="00F61A42">
        <w:t xml:space="preserve"> </w:t>
      </w:r>
      <w:r>
        <w:t>55 572 (penkiasdešimt penkis tūkstančius penkis šimtus septyniasdešimt dvi) paprastąsias vardines 0,29 euro (dvidešimt devynių centų), nominalios vertės akcijas,</w:t>
      </w:r>
      <w:r w:rsidRPr="00CE5919">
        <w:t xml:space="preserve"> </w:t>
      </w:r>
      <w:r w:rsidR="00213E41">
        <w:t xml:space="preserve">o 0,12 Eur (dvylika centų) sudarytų akcijų priedų (akcijų nominalių verčių perviršio) sumą; </w:t>
      </w:r>
    </w:p>
    <w:p w:rsidR="0067064F" w:rsidRDefault="00D325A7" w:rsidP="0067064F">
      <w:pPr>
        <w:spacing w:line="360" w:lineRule="auto"/>
        <w:ind w:firstLine="720"/>
        <w:jc w:val="both"/>
      </w:pPr>
      <w:r>
        <w:t>1.7.</w:t>
      </w:r>
      <w:r w:rsidR="0067064F">
        <w:rPr>
          <w:bCs/>
        </w:rPr>
        <w:t xml:space="preserve"> perduodant </w:t>
      </w:r>
      <w:r w:rsidR="0067064F">
        <w:t>Anykščių rajono savivaldybei nuosavybės teise priklausantį Anykščių rajono savivaldybės administracijos patikėjimo teise valdomą ilgalaikį materialųjį turtą, Anykščiai, Ramybės g.:</w:t>
      </w:r>
    </w:p>
    <w:p w:rsidR="00213E41" w:rsidRDefault="0067064F" w:rsidP="00213E41">
      <w:pPr>
        <w:spacing w:line="360" w:lineRule="auto"/>
        <w:ind w:firstLine="720"/>
        <w:jc w:val="both"/>
      </w:pPr>
      <w:r>
        <w:t xml:space="preserve">1.7.1. </w:t>
      </w:r>
      <w:r>
        <w:rPr>
          <w:bCs/>
        </w:rPr>
        <w:t xml:space="preserve">nuotekų </w:t>
      </w:r>
      <w:r w:rsidRPr="00D13526">
        <w:t>šalinimo tinkl</w:t>
      </w:r>
      <w:r>
        <w:t>us-lietaus nuotekų šalinimo tinklus, unikalus Nr. 4400-5133-4148, pažymėjimas plane – L, paskirtis – nuotekų šalinimo tinklų, ilgis – 172,19 m, statybos metai – 1979, vertintojų nustatyta turto vertė – 10 688 Eur (dešimt tūkstančių šeši šimtai aštuoniasdešimt aštuoni eurai), padidinant uždarosios akcinės bendrovės „Anykščių vandenys“ įstatinį kapitalą Anykščių rajono savivaldybės nepiniginiu įnašu – 10</w:t>
      </w:r>
      <w:r w:rsidR="00213E41">
        <w:t> </w:t>
      </w:r>
      <w:r>
        <w:t>68</w:t>
      </w:r>
      <w:r w:rsidR="00213E41">
        <w:t>7,95</w:t>
      </w:r>
      <w:r>
        <w:t xml:space="preserve"> Eur (dešimčia tūkstančių šešiais šimtais aštuoniasdešimt </w:t>
      </w:r>
      <w:r w:rsidR="00213E41">
        <w:t>septyniais</w:t>
      </w:r>
      <w:r>
        <w:t xml:space="preserve"> eurais</w:t>
      </w:r>
      <w:r w:rsidR="00213E41">
        <w:t>, devyniasdešimt penkiais centais</w:t>
      </w:r>
      <w:r>
        <w:t xml:space="preserve">), išleidžiant Anykščių rajono savivaldybei nuosavybės teise priklausančias </w:t>
      </w:r>
      <w:r w:rsidR="00F61A42" w:rsidRPr="00016F42">
        <w:t>–</w:t>
      </w:r>
      <w:r w:rsidR="00F61A42">
        <w:t xml:space="preserve"> </w:t>
      </w:r>
      <w:r>
        <w:t xml:space="preserve">36 855 (trisdešimt šešis tūkstančius aštuonis </w:t>
      </w:r>
      <w:r w:rsidR="00132B9E">
        <w:t xml:space="preserve">šimtus </w:t>
      </w:r>
      <w:r>
        <w:t xml:space="preserve">penkiasdešimt penkias) paprastąsias vardines 0,29 euro (dvidešimt devynių centų), nominalios vertės akcijas, </w:t>
      </w:r>
      <w:r w:rsidR="00213E41">
        <w:t xml:space="preserve">o 0,05 Eur (penki centai) sudarytų akcijų priedų (akcijų nominalių verčių perviršio) sumą; </w:t>
      </w:r>
    </w:p>
    <w:p w:rsidR="00260DE2" w:rsidRPr="00390545" w:rsidRDefault="0067064F" w:rsidP="00260DE2">
      <w:pPr>
        <w:spacing w:line="360" w:lineRule="auto"/>
        <w:ind w:firstLine="720"/>
        <w:jc w:val="both"/>
      </w:pPr>
      <w:r w:rsidRPr="00390545">
        <w:t xml:space="preserve">1.7.2. </w:t>
      </w:r>
      <w:r w:rsidRPr="00390545">
        <w:rPr>
          <w:bCs/>
        </w:rPr>
        <w:t xml:space="preserve">nuotekų </w:t>
      </w:r>
      <w:r w:rsidRPr="00390545">
        <w:t xml:space="preserve">šalinimo tinklus-lietaus nuotekų šalinimo tinklus, unikalus Nr. 4400-5133-4159, pažymėjimas plane – L, paskirtis – nuotekų šalinimo tinklų, ilgis – 473,26 m, statybos metai – 1979, vertintojų nustatyta turto vertė – 39 141 Eur (trisdešimt devyni tūkstančiai vienas šimtas keturiasdešimt vienas euras), padidinant uždarosios akcinės bendrovės „Anykščių vandenys“ įstatinį kapitalą Anykščių rajono savivaldybės nepiniginiu įnašu – 39 141 Eur (trisdešimt devyniais tūkstančiais vienu šimtu keturiasdešimt vienu eurus), išleidžiant Anykščių rajono savivaldybei nuosavybės teise priklausančias </w:t>
      </w:r>
      <w:r w:rsidR="00F61A42" w:rsidRPr="00390545">
        <w:t>–</w:t>
      </w:r>
      <w:r w:rsidRPr="00390545">
        <w:lastRenderedPageBreak/>
        <w:t>134 969 (vieną šimtą trisdešimt keturis tūkstančius devynis</w:t>
      </w:r>
      <w:r w:rsidR="00413955" w:rsidRPr="00390545">
        <w:t xml:space="preserve"> šimtus šešiasdešimt devynias</w:t>
      </w:r>
      <w:r w:rsidRPr="00390545">
        <w:t>) paprastąsias vardines 0,29 euro (dvidešimt devynių centų), nominalios vertės akcijas</w:t>
      </w:r>
      <w:r w:rsidR="00260DE2" w:rsidRPr="00390545">
        <w:t xml:space="preserve">; </w:t>
      </w:r>
    </w:p>
    <w:p w:rsidR="0094503D" w:rsidRDefault="00833A99" w:rsidP="0094503D">
      <w:pPr>
        <w:spacing w:line="360" w:lineRule="auto"/>
        <w:ind w:firstLine="720"/>
        <w:jc w:val="both"/>
      </w:pPr>
      <w:r>
        <w:t xml:space="preserve">1.8. </w:t>
      </w:r>
      <w:r>
        <w:rPr>
          <w:bCs/>
        </w:rPr>
        <w:t xml:space="preserve">perduodant </w:t>
      </w:r>
      <w:r>
        <w:t xml:space="preserve">Anykščių rajono savivaldybei nuosavybės teise priklausantį Anykščių rajono savivaldybės administracijos patikėjimo teise valdomą ilgalaikį materialųjį turtą, Anykščiai, Statybininkų g., </w:t>
      </w:r>
      <w:r>
        <w:rPr>
          <w:bCs/>
        </w:rPr>
        <w:t xml:space="preserve">nuotekų </w:t>
      </w:r>
      <w:r w:rsidRPr="00D13526">
        <w:t>šalinimo tinkl</w:t>
      </w:r>
      <w:r>
        <w:t>us-lietaus nuotekų šalinimo tinklus, unikalus Nr. 4400-5133-4162, pažymėjimas plane – L, paskirtis – nuotekų šalinimo tinklų, ilgis – 420,32 m, statybos metai – 1979, vertintojų nustatyta turto vertė – 27 834 Eur (dvidešimt septyni tūkstančiai aštuoni šimtai trisdešimt keturi eurai), padidinant uždarosios akcinės bendrovės „Anykščių vandenys“ įstatinį kapitalą Anykščių rajono savivaldybės nepiniginiu įnašu – 27</w:t>
      </w:r>
      <w:r w:rsidR="0094503D">
        <w:t> </w:t>
      </w:r>
      <w:r>
        <w:t>83</w:t>
      </w:r>
      <w:r w:rsidR="0094503D">
        <w:t>3,91</w:t>
      </w:r>
      <w:r>
        <w:t xml:space="preserve"> Eur (dvidešimt septyniais tūkstančiais aštuoniais šimtais trisdešimt </w:t>
      </w:r>
      <w:r w:rsidR="0094503D">
        <w:t>trimis</w:t>
      </w:r>
      <w:r>
        <w:t xml:space="preserve"> eurais</w:t>
      </w:r>
      <w:r w:rsidR="0094503D">
        <w:t>, devyniasdešimt vienu centu</w:t>
      </w:r>
      <w:r>
        <w:t xml:space="preserve">), išleidžiant Anykščių rajono savivaldybei nuosavybės teise priklausančias </w:t>
      </w:r>
      <w:r w:rsidR="00F61A42" w:rsidRPr="00016F42">
        <w:t>–</w:t>
      </w:r>
      <w:r w:rsidR="0094503D">
        <w:t xml:space="preserve"> </w:t>
      </w:r>
      <w:r>
        <w:t>95 979 (devyniasdešimt penkis tūkstančius devynis šimtus septyniasdešimt devynias) paprastąsias vardines 0,29 euro (dvidešimt devynių centų), nominalios vertės akcijas,</w:t>
      </w:r>
      <w:r w:rsidRPr="00CE5919">
        <w:t xml:space="preserve"> </w:t>
      </w:r>
      <w:r w:rsidR="0094503D">
        <w:t xml:space="preserve">o 0,09 Eur (devyni centai) sudarytų akcijų priedų (akcijų nominalių verčių perviršio) sumą; </w:t>
      </w:r>
    </w:p>
    <w:p w:rsidR="00833A99" w:rsidRPr="00016F42" w:rsidRDefault="00833A99" w:rsidP="00833A99">
      <w:pPr>
        <w:spacing w:line="360" w:lineRule="auto"/>
        <w:ind w:firstLine="720"/>
        <w:jc w:val="both"/>
      </w:pPr>
      <w:r w:rsidRPr="00016F42">
        <w:t>1.9.</w:t>
      </w:r>
      <w:r w:rsidRPr="00016F42">
        <w:rPr>
          <w:bCs/>
        </w:rPr>
        <w:t xml:space="preserve"> perduodant </w:t>
      </w:r>
      <w:r w:rsidRPr="00016F42">
        <w:t xml:space="preserve">Anykščių rajono savivaldybei nuosavybės teise priklausantį Anykščių rajono savivaldybės administracijos patikėjimo teise valdomą ilgalaikį materialųjį turtą, Anykščiai, </w:t>
      </w:r>
      <w:r w:rsidR="00155E3D" w:rsidRPr="00016F42">
        <w:t>Storių</w:t>
      </w:r>
      <w:r w:rsidRPr="00016F42">
        <w:t xml:space="preserve"> g.:</w:t>
      </w:r>
    </w:p>
    <w:p w:rsidR="00B230DD" w:rsidRDefault="00833A99" w:rsidP="00B230DD">
      <w:pPr>
        <w:spacing w:line="360" w:lineRule="auto"/>
        <w:ind w:firstLine="720"/>
        <w:jc w:val="both"/>
      </w:pPr>
      <w:r w:rsidRPr="00016F42">
        <w:t xml:space="preserve">1.9.1. </w:t>
      </w:r>
      <w:r w:rsidRPr="00016F42">
        <w:rPr>
          <w:bCs/>
        </w:rPr>
        <w:t xml:space="preserve">nuotekų </w:t>
      </w:r>
      <w:r w:rsidRPr="00016F42">
        <w:t>šalinimo tinklus-lietaus nuotekų šalinimo tinklus, unikalus Nr. 4400-5133-41</w:t>
      </w:r>
      <w:r w:rsidR="00155E3D" w:rsidRPr="00016F42">
        <w:t>76</w:t>
      </w:r>
      <w:r w:rsidRPr="00016F42">
        <w:t xml:space="preserve">, pažymėjimas plane – L, paskirtis – nuotekų šalinimo tinklų, ilgis – </w:t>
      </w:r>
      <w:r w:rsidR="00155E3D" w:rsidRPr="00016F42">
        <w:t>239,89</w:t>
      </w:r>
      <w:r w:rsidRPr="00016F42">
        <w:t xml:space="preserve"> m, statybos metai – 19</w:t>
      </w:r>
      <w:r w:rsidR="00155E3D" w:rsidRPr="00016F42">
        <w:t>8</w:t>
      </w:r>
      <w:r w:rsidRPr="00016F42">
        <w:t xml:space="preserve">9, vertintojų nustatyta turto vertė – </w:t>
      </w:r>
      <w:r w:rsidR="00155E3D" w:rsidRPr="00016F42">
        <w:t>15 571</w:t>
      </w:r>
      <w:r w:rsidRPr="00016F42">
        <w:t xml:space="preserve"> Eur (</w:t>
      </w:r>
      <w:r w:rsidR="00155E3D" w:rsidRPr="00016F42">
        <w:t xml:space="preserve">penkiolika </w:t>
      </w:r>
      <w:r w:rsidRPr="00016F42">
        <w:t xml:space="preserve">tūkstančių </w:t>
      </w:r>
      <w:r w:rsidR="00155E3D" w:rsidRPr="00016F42">
        <w:t>penki</w:t>
      </w:r>
      <w:r w:rsidRPr="00016F42">
        <w:t xml:space="preserve"> šimtai </w:t>
      </w:r>
      <w:r w:rsidR="00155E3D" w:rsidRPr="00016F42">
        <w:t xml:space="preserve">septyniasdešimt vienas </w:t>
      </w:r>
      <w:r w:rsidRPr="00016F42">
        <w:t>eura</w:t>
      </w:r>
      <w:r w:rsidR="00155E3D" w:rsidRPr="00016F42">
        <w:t>s</w:t>
      </w:r>
      <w:r w:rsidRPr="00016F42">
        <w:t xml:space="preserve">), padidinant uždarosios akcinės bendrovės „Anykščių vandenys“ įstatinį kapitalą Anykščių rajono savivaldybės nepiniginiu įnašu – </w:t>
      </w:r>
      <w:r w:rsidR="00155E3D" w:rsidRPr="00016F42">
        <w:t>15</w:t>
      </w:r>
      <w:r w:rsidR="0094503D">
        <w:t> </w:t>
      </w:r>
      <w:r w:rsidR="00155E3D" w:rsidRPr="00016F42">
        <w:t>57</w:t>
      </w:r>
      <w:r w:rsidR="0094503D">
        <w:t>0,97</w:t>
      </w:r>
      <w:r w:rsidR="00155E3D" w:rsidRPr="00016F42">
        <w:t xml:space="preserve"> Eur (penkiolika tūkstančių penkiais šimtais septyniasdešim</w:t>
      </w:r>
      <w:r w:rsidR="00B230DD">
        <w:t>čia</w:t>
      </w:r>
      <w:r w:rsidR="00155E3D" w:rsidRPr="00016F42">
        <w:t xml:space="preserve"> eur</w:t>
      </w:r>
      <w:r w:rsidR="00B230DD">
        <w:t>ų, devyniasdešimt septyniais centais</w:t>
      </w:r>
      <w:r w:rsidR="00155E3D" w:rsidRPr="00016F42">
        <w:t>)</w:t>
      </w:r>
      <w:r w:rsidRPr="00016F42">
        <w:t xml:space="preserve">, išleidžiant Anykščių rajono savivaldybei nuosavybės teise priklausančias </w:t>
      </w:r>
      <w:r w:rsidR="00F61A42" w:rsidRPr="00016F42">
        <w:t>–</w:t>
      </w:r>
      <w:r w:rsidR="00F61A42">
        <w:t xml:space="preserve"> </w:t>
      </w:r>
      <w:r w:rsidR="00155E3D" w:rsidRPr="00016F42">
        <w:t>53 693</w:t>
      </w:r>
      <w:r w:rsidRPr="00016F42">
        <w:t xml:space="preserve"> (</w:t>
      </w:r>
      <w:r w:rsidR="00155E3D" w:rsidRPr="00016F42">
        <w:t>penkiasdešimt tris</w:t>
      </w:r>
      <w:r w:rsidRPr="00016F42">
        <w:t xml:space="preserve"> tūkstančius </w:t>
      </w:r>
      <w:r w:rsidR="00155E3D" w:rsidRPr="00016F42">
        <w:t>šešis šimtus devyniasdešimt tris</w:t>
      </w:r>
      <w:r w:rsidRPr="00016F42">
        <w:t xml:space="preserve">) paprastąsias vardines 0,29 euro (dvidešimt devynių centų), nominalios vertės akcijas, kas atitinka akcijų, </w:t>
      </w:r>
      <w:r w:rsidR="00B230DD">
        <w:t xml:space="preserve">o 0,03 Eur (trys centai) sudarytų akcijų priedų (akcijų nominalių verčių perviršio) sumą; </w:t>
      </w:r>
    </w:p>
    <w:p w:rsidR="00B230DD" w:rsidRDefault="00876009" w:rsidP="00B230DD">
      <w:pPr>
        <w:spacing w:line="360" w:lineRule="auto"/>
        <w:ind w:firstLine="720"/>
        <w:jc w:val="both"/>
      </w:pPr>
      <w:r w:rsidRPr="00DD7622">
        <w:t>1.9.2. susisiekimo komunikacijas-drenažo tinklus, unikalus Nr. 3499-7004-0018, aprašymas – 67 m ilgio prie gyvenamojo namo Nr. 17 nuo šulinio Nr. 225a iki šulinio Nr. 229a, paskirtis – kitų inžinerinių tinklų, statybos metai – 1997, vertintojų nustatyta turto vertė – 1 106 Eur (vienas tūkstantis vienas šimtas šeši eurai), padidinant uždarosios akcinės bendrovės „Anykščių vandenys“ įstatinį kapitalą Anykščių rajono savivaldybės nepiniginiu įnašu – 1</w:t>
      </w:r>
      <w:r w:rsidR="00B230DD">
        <w:t> </w:t>
      </w:r>
      <w:r w:rsidRPr="00DD7622">
        <w:t>10</w:t>
      </w:r>
      <w:r w:rsidR="00B230DD">
        <w:t>5,77</w:t>
      </w:r>
      <w:r w:rsidRPr="00DD7622">
        <w:t xml:space="preserve"> Eur (vienu tūkstančiu vienu šimtu </w:t>
      </w:r>
      <w:r w:rsidR="00B230DD">
        <w:t>penkiais</w:t>
      </w:r>
      <w:r w:rsidRPr="00DD7622">
        <w:t xml:space="preserve"> eurais</w:t>
      </w:r>
      <w:r w:rsidR="00B230DD">
        <w:t>, septyniasdešimt septyniais centais</w:t>
      </w:r>
      <w:r w:rsidRPr="00DD7622">
        <w:t xml:space="preserve">), išleidžiant Anykščių rajono savivaldybei nuosavybės teise priklausančias </w:t>
      </w:r>
      <w:r w:rsidR="00F61A42" w:rsidRPr="00016F42">
        <w:t>–</w:t>
      </w:r>
      <w:r w:rsidR="00F61A42">
        <w:t xml:space="preserve"> </w:t>
      </w:r>
      <w:r w:rsidRPr="00DD7622">
        <w:t xml:space="preserve">3 813 (tris tūkstančius aštuonis šimtus trylika) paprastųjų vardinių 0,29 euro (dvidešimt devynių centų), nominalios vertės akcijas, </w:t>
      </w:r>
      <w:r w:rsidR="00B230DD">
        <w:t xml:space="preserve">o 0,23 Eur (dvidešimt trys centai) sudarytų akcijų priedų (akcijų nominalių verčių perviršio) sumą; </w:t>
      </w:r>
    </w:p>
    <w:p w:rsidR="00B230DD" w:rsidRPr="00B230DD" w:rsidRDefault="00876009" w:rsidP="00B230DD">
      <w:pPr>
        <w:spacing w:line="360" w:lineRule="auto"/>
        <w:ind w:firstLine="720"/>
        <w:jc w:val="both"/>
      </w:pPr>
      <w:r w:rsidRPr="00B230DD">
        <w:lastRenderedPageBreak/>
        <w:t>1.9.3. susisiekimo komunikacijas-drenažo tinklus, unikalus Nr. 3499-7004-001</w:t>
      </w:r>
      <w:r w:rsidR="003C2339" w:rsidRPr="00B230DD">
        <w:t>7</w:t>
      </w:r>
      <w:r w:rsidRPr="00B230DD">
        <w:t xml:space="preserve">, aprašymas – </w:t>
      </w:r>
      <w:r w:rsidR="003C2339" w:rsidRPr="00B230DD">
        <w:t>14</w:t>
      </w:r>
      <w:r w:rsidRPr="00B230DD">
        <w:t xml:space="preserve"> m ilgio prie gyvenamojo namo Nr. 17 nuo šulinio Nr. 225a iki šulinio Nr. 22</w:t>
      </w:r>
      <w:r w:rsidR="003C2339" w:rsidRPr="00B230DD">
        <w:t>6</w:t>
      </w:r>
      <w:r w:rsidRPr="00B230DD">
        <w:t xml:space="preserve">, paskirtis – kitų inžinerinių tinklų, statybos metai – 1997, vertintojų nustatyta turto vertė – </w:t>
      </w:r>
      <w:r w:rsidR="003C2339" w:rsidRPr="00B230DD">
        <w:t>316</w:t>
      </w:r>
      <w:r w:rsidRPr="00B230DD">
        <w:t xml:space="preserve"> Eur (</w:t>
      </w:r>
      <w:r w:rsidR="003C2339" w:rsidRPr="00B230DD">
        <w:t xml:space="preserve">trys </w:t>
      </w:r>
      <w:r w:rsidRPr="00B230DD">
        <w:t>šimta</w:t>
      </w:r>
      <w:r w:rsidR="003C2339" w:rsidRPr="00B230DD">
        <w:t xml:space="preserve">i </w:t>
      </w:r>
      <w:r w:rsidRPr="00B230DD">
        <w:t>šeši</w:t>
      </w:r>
      <w:r w:rsidR="003C2339" w:rsidRPr="00B230DD">
        <w:t>olika</w:t>
      </w:r>
      <w:r w:rsidRPr="00B230DD">
        <w:t xml:space="preserve"> eur</w:t>
      </w:r>
      <w:r w:rsidR="003C2339" w:rsidRPr="00B230DD">
        <w:t>ų</w:t>
      </w:r>
      <w:r w:rsidRPr="00B230DD">
        <w:t xml:space="preserve">), padidinant uždarosios akcinės bendrovės „Anykščių vandenys“ įstatinį kapitalą Anykščių rajono savivaldybės nepiniginiu įnašu – </w:t>
      </w:r>
      <w:r w:rsidR="003C2339" w:rsidRPr="00B230DD">
        <w:t>31</w:t>
      </w:r>
      <w:r w:rsidR="00B230DD" w:rsidRPr="00B230DD">
        <w:t>5,81</w:t>
      </w:r>
      <w:r w:rsidRPr="00B230DD">
        <w:t xml:space="preserve"> Eur (</w:t>
      </w:r>
      <w:r w:rsidR="003C2339" w:rsidRPr="00B230DD">
        <w:t>trimis</w:t>
      </w:r>
      <w:r w:rsidRPr="00B230DD">
        <w:t xml:space="preserve"> šimt</w:t>
      </w:r>
      <w:r w:rsidR="003C2339" w:rsidRPr="00B230DD">
        <w:t xml:space="preserve">ais </w:t>
      </w:r>
      <w:r w:rsidR="00B230DD" w:rsidRPr="00B230DD">
        <w:t>penkiolika</w:t>
      </w:r>
      <w:r w:rsidRPr="00B230DD">
        <w:t xml:space="preserve"> eur</w:t>
      </w:r>
      <w:r w:rsidR="003C2339" w:rsidRPr="00B230DD">
        <w:t>ų</w:t>
      </w:r>
      <w:r w:rsidR="00B230DD" w:rsidRPr="00B230DD">
        <w:t>, aštuoniasdešimt vienu centu</w:t>
      </w:r>
      <w:r w:rsidRPr="00B230DD">
        <w:t xml:space="preserve">), išleidžiant Anykščių rajono savivaldybei nuosavybės teise priklausančias </w:t>
      </w:r>
      <w:r w:rsidR="00F61A42" w:rsidRPr="00B230DD">
        <w:t xml:space="preserve">– </w:t>
      </w:r>
      <w:r w:rsidR="003C2339" w:rsidRPr="00B230DD">
        <w:t>1 089</w:t>
      </w:r>
      <w:r w:rsidRPr="00B230DD">
        <w:t xml:space="preserve"> (</w:t>
      </w:r>
      <w:r w:rsidR="003C2339" w:rsidRPr="00B230DD">
        <w:t>vieną</w:t>
      </w:r>
      <w:r w:rsidRPr="00B230DD">
        <w:t xml:space="preserve"> tūkstan</w:t>
      </w:r>
      <w:r w:rsidR="003C2339" w:rsidRPr="00B230DD">
        <w:t xml:space="preserve">tį </w:t>
      </w:r>
      <w:r w:rsidRPr="00B230DD">
        <w:t>aštuoni</w:t>
      </w:r>
      <w:r w:rsidR="003C2339" w:rsidRPr="00B230DD">
        <w:t>asdešimt devynias</w:t>
      </w:r>
      <w:r w:rsidRPr="00B230DD">
        <w:t>) paprast</w:t>
      </w:r>
      <w:r w:rsidR="003C2339" w:rsidRPr="00B230DD">
        <w:t>ąsias</w:t>
      </w:r>
      <w:r w:rsidRPr="00B230DD">
        <w:t xml:space="preserve"> vardin</w:t>
      </w:r>
      <w:r w:rsidR="003C2339" w:rsidRPr="00B230DD">
        <w:t>es</w:t>
      </w:r>
      <w:r w:rsidRPr="00B230DD">
        <w:t xml:space="preserve"> 0,29 euro (dvidešimt devynių centų), nominalios vertės akcijas, </w:t>
      </w:r>
      <w:r w:rsidR="00B230DD" w:rsidRPr="00B230DD">
        <w:t xml:space="preserve">o 0,19 Eur (devyniolika centų) sudarytų akcijų priedų (akcijų nominalių verčių perviršio) sumą; </w:t>
      </w:r>
    </w:p>
    <w:p w:rsidR="007728B4" w:rsidRPr="00016F42" w:rsidRDefault="007728B4" w:rsidP="007728B4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</w:t>
      </w:r>
      <w:r w:rsidRPr="00016F42">
        <w:rPr>
          <w:bCs/>
        </w:rPr>
        <w:t xml:space="preserve"> perduodant </w:t>
      </w:r>
      <w:r w:rsidRPr="00016F42">
        <w:t xml:space="preserve">Anykščių rajono savivaldybei nuosavybės teise priklausantį Anykščių rajono savivaldybės administracijos patikėjimo teise valdomą ilgalaikį materialųjį turtą, Anykščiai, </w:t>
      </w:r>
      <w:proofErr w:type="spellStart"/>
      <w:r w:rsidR="009B4CEA">
        <w:t>Šaltupio</w:t>
      </w:r>
      <w:proofErr w:type="spellEnd"/>
      <w:r w:rsidRPr="00016F42">
        <w:t xml:space="preserve"> g.:</w:t>
      </w:r>
    </w:p>
    <w:p w:rsidR="0011362F" w:rsidRDefault="007728B4" w:rsidP="0011362F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 xml:space="preserve">.1.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4853-3075</w:t>
      </w:r>
      <w:r w:rsidRPr="00016F42">
        <w:t xml:space="preserve">, pažymėjimas plane – </w:t>
      </w:r>
      <w:r>
        <w:t>K</w:t>
      </w:r>
      <w:r w:rsidRPr="00016F42">
        <w:t>L</w:t>
      </w:r>
      <w:r>
        <w:t>1</w:t>
      </w:r>
      <w:r w:rsidRPr="00016F42">
        <w:t xml:space="preserve">, paskirtis – nuotekų šalinimo tinklų, ilgis – </w:t>
      </w:r>
      <w:r>
        <w:t>7,00</w:t>
      </w:r>
      <w:r w:rsidRPr="00016F42">
        <w:t xml:space="preserve"> m, statybos metai – </w:t>
      </w:r>
      <w:r>
        <w:t>2017</w:t>
      </w:r>
      <w:r w:rsidRPr="00016F42">
        <w:t xml:space="preserve">, vertintojų nustatyta turto vertė – </w:t>
      </w:r>
      <w:r>
        <w:t>2 719</w:t>
      </w:r>
      <w:r w:rsidRPr="00016F42">
        <w:t xml:space="preserve"> Eur </w:t>
      </w:r>
      <w:r>
        <w:t>(du</w:t>
      </w:r>
      <w:r w:rsidRPr="00016F42">
        <w:t xml:space="preserve"> tūkstanči</w:t>
      </w:r>
      <w:r>
        <w:t xml:space="preserve">ai septyni </w:t>
      </w:r>
      <w:r w:rsidRPr="00016F42">
        <w:t xml:space="preserve">šimtai </w:t>
      </w:r>
      <w:r>
        <w:t>devyniolika</w:t>
      </w:r>
      <w:r w:rsidRPr="00016F42">
        <w:t xml:space="preserve"> eur</w:t>
      </w:r>
      <w:r>
        <w:t>ų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2</w:t>
      </w:r>
      <w:r w:rsidR="0011362F">
        <w:t> </w:t>
      </w:r>
      <w:r>
        <w:t>71</w:t>
      </w:r>
      <w:r w:rsidR="0011362F">
        <w:t>8,75</w:t>
      </w:r>
      <w:r w:rsidRPr="00016F42">
        <w:t xml:space="preserve"> Eur </w:t>
      </w:r>
      <w:r>
        <w:t>(dviem</w:t>
      </w:r>
      <w:r w:rsidRPr="00016F42">
        <w:t xml:space="preserve"> tūkstanči</w:t>
      </w:r>
      <w:r>
        <w:t xml:space="preserve">ais septyniais </w:t>
      </w:r>
      <w:r w:rsidRPr="00016F42">
        <w:t>šimtai</w:t>
      </w:r>
      <w:r>
        <w:t>s</w:t>
      </w:r>
      <w:r w:rsidRPr="00016F42">
        <w:t xml:space="preserve"> </w:t>
      </w:r>
      <w:r w:rsidR="0011362F">
        <w:t>aštuoniolika</w:t>
      </w:r>
      <w:r w:rsidRPr="00016F42">
        <w:t xml:space="preserve"> eur</w:t>
      </w:r>
      <w:r>
        <w:t>ų</w:t>
      </w:r>
      <w:r w:rsidR="0011362F">
        <w:t>, septyniasdešimt penkiais centais</w:t>
      </w:r>
      <w:r w:rsidRPr="00016F42">
        <w:t xml:space="preserve">), išleidžiant Anykščių rajono savivaldybei nuosavybės teise priklausančias </w:t>
      </w:r>
      <w:r w:rsidR="00F61A42" w:rsidRPr="00016F42">
        <w:t>–</w:t>
      </w:r>
      <w:r w:rsidR="00F61A42">
        <w:t xml:space="preserve"> </w:t>
      </w:r>
      <w:r>
        <w:t>9 375</w:t>
      </w:r>
      <w:r w:rsidRPr="00016F42">
        <w:t xml:space="preserve"> (</w:t>
      </w:r>
      <w:r>
        <w:t>devynis</w:t>
      </w:r>
      <w:r w:rsidRPr="00016F42">
        <w:t xml:space="preserve"> tūkstančius </w:t>
      </w:r>
      <w:r w:rsidR="00BE2F05">
        <w:t>tris</w:t>
      </w:r>
      <w:r w:rsidRPr="00016F42">
        <w:t xml:space="preserve"> šimtus </w:t>
      </w:r>
      <w:r w:rsidR="00BE2F05">
        <w:t>septyniasdešimt penkias</w:t>
      </w:r>
      <w:r w:rsidRPr="00016F42">
        <w:t xml:space="preserve">) paprastąsias vardines 0,29 euro (dvidešimt devynių centų), nominalios vertės akcijas, </w:t>
      </w:r>
      <w:r w:rsidR="0011362F">
        <w:t xml:space="preserve">o 0,25 Eur (dvidešimt penki centai) sudarytų akcijų priedų (akcijų nominalių verčių perviršio) sumą; </w:t>
      </w:r>
    </w:p>
    <w:p w:rsidR="0011362F" w:rsidRDefault="00096859" w:rsidP="0011362F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</w:t>
      </w:r>
      <w:r>
        <w:t>2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4853-3102</w:t>
      </w:r>
      <w:r w:rsidRPr="00016F42">
        <w:t xml:space="preserve">, pažymėjimas plane – </w:t>
      </w:r>
      <w:r>
        <w:t>K</w:t>
      </w:r>
      <w:r w:rsidRPr="00016F42">
        <w:t>L</w:t>
      </w:r>
      <w:r>
        <w:t>2</w:t>
      </w:r>
      <w:r w:rsidRPr="00016F42">
        <w:t xml:space="preserve">, paskirtis – nuotekų šalinimo tinklų, ilgis – </w:t>
      </w:r>
      <w:r>
        <w:t>4,71</w:t>
      </w:r>
      <w:r w:rsidRPr="00016F42">
        <w:t xml:space="preserve"> m, statybos metai – </w:t>
      </w:r>
      <w:r>
        <w:t>2017</w:t>
      </w:r>
      <w:r w:rsidRPr="00016F42">
        <w:t xml:space="preserve">, vertintojų nustatyta turto vertė – </w:t>
      </w:r>
      <w:r>
        <w:t>2 589</w:t>
      </w:r>
      <w:r w:rsidRPr="00016F42">
        <w:t xml:space="preserve"> Eur </w:t>
      </w:r>
      <w:r>
        <w:t>(du</w:t>
      </w:r>
      <w:r w:rsidRPr="00016F42">
        <w:t xml:space="preserve"> tūkstanči</w:t>
      </w:r>
      <w:r>
        <w:t xml:space="preserve">ai penki </w:t>
      </w:r>
      <w:r w:rsidRPr="00016F42">
        <w:t xml:space="preserve">šimtai </w:t>
      </w:r>
      <w:r>
        <w:t>aštuoniasdešimt devyni</w:t>
      </w:r>
      <w:r w:rsidRPr="00016F42">
        <w:t xml:space="preserve"> eur</w:t>
      </w:r>
      <w:r>
        <w:t>ai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2</w:t>
      </w:r>
      <w:r w:rsidR="0011362F">
        <w:t> </w:t>
      </w:r>
      <w:r>
        <w:t>58</w:t>
      </w:r>
      <w:r w:rsidR="0011362F">
        <w:t>8,83</w:t>
      </w:r>
      <w:r w:rsidRPr="00016F42">
        <w:t xml:space="preserve"> Eur </w:t>
      </w:r>
      <w:r>
        <w:t>(dviem</w:t>
      </w:r>
      <w:r w:rsidRPr="00016F42">
        <w:t xml:space="preserve"> tūkstanči</w:t>
      </w:r>
      <w:r>
        <w:t xml:space="preserve">ais penkiais </w:t>
      </w:r>
      <w:r w:rsidRPr="00016F42">
        <w:t>šimtai</w:t>
      </w:r>
      <w:r>
        <w:t>s</w:t>
      </w:r>
      <w:r w:rsidRPr="00016F42">
        <w:t xml:space="preserve"> </w:t>
      </w:r>
      <w:r>
        <w:t xml:space="preserve">aštuoniasdešimt </w:t>
      </w:r>
      <w:r w:rsidR="0011362F">
        <w:t>aštuoniais</w:t>
      </w:r>
      <w:r w:rsidRPr="00016F42">
        <w:t xml:space="preserve"> eur</w:t>
      </w:r>
      <w:r>
        <w:t>ais</w:t>
      </w:r>
      <w:r w:rsidR="0011362F">
        <w:t>, aštuoniasdešimt trimis centais</w:t>
      </w:r>
      <w:r w:rsidRPr="00016F42">
        <w:t xml:space="preserve">), išleidžiant Anykščių rajono savivaldybei nuosavybės teise priklausančias </w:t>
      </w:r>
      <w:r w:rsidR="00F61A42" w:rsidRPr="00016F42">
        <w:t>–</w:t>
      </w:r>
      <w:r w:rsidR="00F61A42">
        <w:t xml:space="preserve"> </w:t>
      </w:r>
      <w:r>
        <w:t>8 927</w:t>
      </w:r>
      <w:r w:rsidRPr="00016F42">
        <w:t xml:space="preserve"> (</w:t>
      </w:r>
      <w:r>
        <w:t>aštuonis</w:t>
      </w:r>
      <w:r w:rsidRPr="00016F42">
        <w:t xml:space="preserve"> tūkstančius </w:t>
      </w:r>
      <w:r>
        <w:t>devynis</w:t>
      </w:r>
      <w:r w:rsidRPr="00016F42">
        <w:t xml:space="preserve"> šimtus </w:t>
      </w:r>
      <w:r>
        <w:t>dvidešimt septynias</w:t>
      </w:r>
      <w:r w:rsidRPr="00016F42">
        <w:t xml:space="preserve">) paprastąsias vardines 0,29 euro (dvidešimt devynių centų), nominalios vertės akcijas, </w:t>
      </w:r>
      <w:r w:rsidR="0011362F">
        <w:t xml:space="preserve">o 0,17 Eur (septyniolika centų) sudarytų akcijų priedų (akcijų nominalių verčių perviršio) sumą; </w:t>
      </w:r>
    </w:p>
    <w:p w:rsidR="0011362F" w:rsidRDefault="006D439F" w:rsidP="0011362F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</w:t>
      </w:r>
      <w:r>
        <w:t>3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4853-31</w:t>
      </w:r>
      <w:r w:rsidR="001F7B20">
        <w:t>20</w:t>
      </w:r>
      <w:r w:rsidRPr="00016F42">
        <w:t xml:space="preserve">, pažymėjimas plane – </w:t>
      </w:r>
      <w:r>
        <w:t>K</w:t>
      </w:r>
      <w:r w:rsidRPr="00016F42">
        <w:t>L</w:t>
      </w:r>
      <w:r w:rsidR="001F7B20">
        <w:t>3</w:t>
      </w:r>
      <w:r w:rsidRPr="00016F42">
        <w:t xml:space="preserve">, paskirtis – nuotekų šalinimo tinklų, ilgis – </w:t>
      </w:r>
      <w:r w:rsidR="001F7B20">
        <w:t>5,15</w:t>
      </w:r>
      <w:r w:rsidRPr="00016F42">
        <w:t xml:space="preserve"> m, statybos metai – </w:t>
      </w:r>
      <w:r>
        <w:t>2017</w:t>
      </w:r>
      <w:r w:rsidRPr="00016F42">
        <w:t xml:space="preserve">, vertintojų nustatyta turto vertė – </w:t>
      </w:r>
      <w:r>
        <w:t xml:space="preserve">2 </w:t>
      </w:r>
      <w:r w:rsidR="001F7B20">
        <w:t>614</w:t>
      </w:r>
      <w:r w:rsidRPr="00016F42">
        <w:t xml:space="preserve"> Eur </w:t>
      </w:r>
      <w:r>
        <w:t>(du</w:t>
      </w:r>
      <w:r w:rsidRPr="00016F42">
        <w:t xml:space="preserve"> tūkstanči</w:t>
      </w:r>
      <w:r>
        <w:t xml:space="preserve">ai </w:t>
      </w:r>
      <w:r w:rsidR="001F7B20">
        <w:t>šeši</w:t>
      </w:r>
      <w:r>
        <w:t xml:space="preserve"> </w:t>
      </w:r>
      <w:r w:rsidRPr="00016F42">
        <w:t xml:space="preserve">šimtai </w:t>
      </w:r>
      <w:r w:rsidR="001F7B20">
        <w:t>keturiolika</w:t>
      </w:r>
      <w:r w:rsidRPr="00016F42">
        <w:t xml:space="preserve"> eur</w:t>
      </w:r>
      <w:r w:rsidR="001F7B20">
        <w:t>ų</w:t>
      </w:r>
      <w:r w:rsidRPr="00016F42">
        <w:t xml:space="preserve">), padidinant uždarosios akcinės bendrovės „Anykščių vandenys“ įstatinį kapitalą Anykščių rajono savivaldybės nepiniginiu įnašu – </w:t>
      </w:r>
      <w:r w:rsidR="001F7B20">
        <w:t>2</w:t>
      </w:r>
      <w:r w:rsidR="0011362F">
        <w:t> </w:t>
      </w:r>
      <w:r w:rsidR="001F7B20">
        <w:t>61</w:t>
      </w:r>
      <w:r w:rsidR="0011362F">
        <w:t>3,77</w:t>
      </w:r>
      <w:r w:rsidR="001F7B20" w:rsidRPr="00016F42">
        <w:t xml:space="preserve"> Eur </w:t>
      </w:r>
      <w:r w:rsidR="001F7B20">
        <w:t>(dviem</w:t>
      </w:r>
      <w:r w:rsidR="001F7B20" w:rsidRPr="00016F42">
        <w:t xml:space="preserve"> tūkstanči</w:t>
      </w:r>
      <w:r w:rsidR="001F7B20">
        <w:t xml:space="preserve">ais šešiais </w:t>
      </w:r>
      <w:r w:rsidR="001F7B20" w:rsidRPr="00016F42">
        <w:t>šimtai</w:t>
      </w:r>
      <w:r w:rsidR="001F7B20">
        <w:t>s</w:t>
      </w:r>
      <w:r w:rsidR="001F7B20" w:rsidRPr="00016F42">
        <w:t xml:space="preserve"> </w:t>
      </w:r>
      <w:r w:rsidR="0011362F">
        <w:t>trylika</w:t>
      </w:r>
      <w:r w:rsidR="001F7B20" w:rsidRPr="00016F42">
        <w:t xml:space="preserve"> eur</w:t>
      </w:r>
      <w:r w:rsidR="001F7B20">
        <w:t>ų</w:t>
      </w:r>
      <w:r w:rsidR="0011362F">
        <w:t xml:space="preserve">, septyniasdešimt </w:t>
      </w:r>
      <w:r w:rsidR="0011362F">
        <w:lastRenderedPageBreak/>
        <w:t>septyniais centais</w:t>
      </w:r>
      <w:r w:rsidR="001F7B20" w:rsidRPr="00016F42">
        <w:t xml:space="preserve">), </w:t>
      </w:r>
      <w:r w:rsidRPr="00016F42">
        <w:t>išleidžiant Anykščių rajono savivaldybei nuosavybės teise priklausanči</w:t>
      </w:r>
      <w:r w:rsidR="0011362F">
        <w:t>ų</w:t>
      </w:r>
      <w:r w:rsidRPr="00016F42">
        <w:t xml:space="preserve"> </w:t>
      </w:r>
      <w:r w:rsidR="00F61A42" w:rsidRPr="00016F42">
        <w:t>–</w:t>
      </w:r>
      <w:r w:rsidR="00F61A42">
        <w:t xml:space="preserve"> </w:t>
      </w:r>
      <w:r w:rsidR="001F7B20">
        <w:t>9 013</w:t>
      </w:r>
      <w:r w:rsidRPr="00016F42">
        <w:t xml:space="preserve"> (</w:t>
      </w:r>
      <w:r w:rsidR="001F7B20">
        <w:t>devynis</w:t>
      </w:r>
      <w:r w:rsidRPr="00016F42">
        <w:t xml:space="preserve"> tūkstančius </w:t>
      </w:r>
      <w:r w:rsidR="001F7B20">
        <w:t>trylika</w:t>
      </w:r>
      <w:r w:rsidRPr="00016F42">
        <w:t>) paprast</w:t>
      </w:r>
      <w:r w:rsidR="001F7B20">
        <w:t>ųjų</w:t>
      </w:r>
      <w:r w:rsidRPr="00016F42">
        <w:t xml:space="preserve"> vardin</w:t>
      </w:r>
      <w:r w:rsidR="001F7B20">
        <w:t>ių</w:t>
      </w:r>
      <w:r w:rsidRPr="00016F42">
        <w:t xml:space="preserve"> 0,29 euro (dvidešimt devynių centų), nominalios vertės akcijas, </w:t>
      </w:r>
      <w:r w:rsidR="0011362F">
        <w:t xml:space="preserve">o 0,23 Eur (dvidešimt trys centai) sudarytų akcijų priedų (akcijų nominalių verčių perviršio) sumą; </w:t>
      </w:r>
    </w:p>
    <w:p w:rsidR="0011362F" w:rsidRDefault="000652B0" w:rsidP="0011362F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</w:t>
      </w:r>
      <w:r>
        <w:t>4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4853-3131</w:t>
      </w:r>
      <w:r w:rsidRPr="00016F42">
        <w:t xml:space="preserve">, pažymėjimas plane – </w:t>
      </w:r>
      <w:r>
        <w:t>K</w:t>
      </w:r>
      <w:r w:rsidRPr="00016F42">
        <w:t>L</w:t>
      </w:r>
      <w:r>
        <w:t>4</w:t>
      </w:r>
      <w:r w:rsidRPr="00016F42">
        <w:t xml:space="preserve">, paskirtis – nuotekų šalinimo tinklų, ilgis – </w:t>
      </w:r>
      <w:r>
        <w:t>9,90</w:t>
      </w:r>
      <w:r w:rsidRPr="00016F42">
        <w:t xml:space="preserve"> m, statybos metai – </w:t>
      </w:r>
      <w:r>
        <w:t>2017</w:t>
      </w:r>
      <w:r w:rsidRPr="00016F42">
        <w:t xml:space="preserve">, vertintojų nustatyta turto vertė – </w:t>
      </w:r>
      <w:r>
        <w:t>3 581</w:t>
      </w:r>
      <w:r w:rsidRPr="00016F42">
        <w:t xml:space="preserve"> Eur </w:t>
      </w:r>
      <w:r>
        <w:t xml:space="preserve">(trys </w:t>
      </w:r>
      <w:r w:rsidRPr="00016F42">
        <w:t>tūkstanči</w:t>
      </w:r>
      <w:r>
        <w:t xml:space="preserve">ai penki </w:t>
      </w:r>
      <w:r w:rsidRPr="00016F42">
        <w:t xml:space="preserve">šimtai </w:t>
      </w:r>
      <w:r>
        <w:t>aštuoniasdešimt vienas</w:t>
      </w:r>
      <w:r w:rsidRPr="00016F42">
        <w:t xml:space="preserve"> eur</w:t>
      </w:r>
      <w:r>
        <w:t>as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3</w:t>
      </w:r>
      <w:r w:rsidR="0011362F">
        <w:t> </w:t>
      </w:r>
      <w:r>
        <w:t>58</w:t>
      </w:r>
      <w:r w:rsidR="0011362F">
        <w:t>0,92</w:t>
      </w:r>
      <w:r w:rsidRPr="00016F42">
        <w:t xml:space="preserve"> Eur </w:t>
      </w:r>
      <w:r>
        <w:t xml:space="preserve">(trimis </w:t>
      </w:r>
      <w:r w:rsidRPr="00016F42">
        <w:t>tūkstanči</w:t>
      </w:r>
      <w:r>
        <w:t xml:space="preserve">ais penkiais </w:t>
      </w:r>
      <w:r w:rsidRPr="00016F42">
        <w:t>šimtai</w:t>
      </w:r>
      <w:r>
        <w:t>s</w:t>
      </w:r>
      <w:r w:rsidRPr="00016F42">
        <w:t xml:space="preserve"> </w:t>
      </w:r>
      <w:r>
        <w:t>aštuoniasdešim</w:t>
      </w:r>
      <w:r w:rsidR="0011362F">
        <w:t>čia</w:t>
      </w:r>
      <w:r w:rsidRPr="00016F42">
        <w:t xml:space="preserve"> eur</w:t>
      </w:r>
      <w:r w:rsidR="0011362F">
        <w:t>ų, devyniasdešimt dviem centais</w:t>
      </w:r>
      <w:r w:rsidRPr="00016F42">
        <w:t>), išleidžiant Anykščių rajono savivaldybei nuosavybės teise priklausanči</w:t>
      </w:r>
      <w:r w:rsidR="00961568">
        <w:t>ų</w:t>
      </w:r>
      <w:r w:rsidRPr="00016F42">
        <w:t xml:space="preserve"> </w:t>
      </w:r>
      <w:r w:rsidR="00F61A42" w:rsidRPr="00016F42">
        <w:t>–</w:t>
      </w:r>
      <w:r w:rsidR="00F61A42">
        <w:t xml:space="preserve"> </w:t>
      </w:r>
      <w:r w:rsidR="00961568">
        <w:t>12 348</w:t>
      </w:r>
      <w:r w:rsidRPr="00016F42">
        <w:t xml:space="preserve"> (</w:t>
      </w:r>
      <w:r>
        <w:t>d</w:t>
      </w:r>
      <w:r w:rsidR="00961568">
        <w:t>vylika</w:t>
      </w:r>
      <w:r w:rsidRPr="00016F42">
        <w:t xml:space="preserve"> tūkstanči</w:t>
      </w:r>
      <w:r w:rsidR="00961568">
        <w:t>ų tris šimtus keturiasdešimt aštuonias</w:t>
      </w:r>
      <w:r w:rsidRPr="00016F42">
        <w:t>) paprast</w:t>
      </w:r>
      <w:r w:rsidR="00961568">
        <w:t>ąsias</w:t>
      </w:r>
      <w:r w:rsidRPr="00016F42">
        <w:t xml:space="preserve"> vardin</w:t>
      </w:r>
      <w:r w:rsidR="00961568">
        <w:t>es</w:t>
      </w:r>
      <w:r w:rsidRPr="00016F42">
        <w:t xml:space="preserve"> 0,29 euro (dvidešimt devynių centų), nominalios vertės akcijas,</w:t>
      </w:r>
      <w:r w:rsidR="0011362F" w:rsidRPr="0011362F">
        <w:t xml:space="preserve"> </w:t>
      </w:r>
      <w:r w:rsidR="0011362F">
        <w:t xml:space="preserve">o 0,08 Eur (aštuoni centai) sudarytų akcijų priedų (akcijų nominalių verčių perviršio) sumą; </w:t>
      </w:r>
    </w:p>
    <w:p w:rsidR="00AF0973" w:rsidRDefault="00C94433" w:rsidP="00AF0973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</w:t>
      </w:r>
      <w:r>
        <w:t>5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4853-3186</w:t>
      </w:r>
      <w:r w:rsidRPr="00016F42">
        <w:t xml:space="preserve">, pažymėjimas plane – </w:t>
      </w:r>
      <w:r>
        <w:t>K</w:t>
      </w:r>
      <w:r w:rsidRPr="00016F42">
        <w:t>L</w:t>
      </w:r>
      <w:r>
        <w:t>5</w:t>
      </w:r>
      <w:r w:rsidRPr="00016F42">
        <w:t xml:space="preserve">, paskirtis – nuotekų šalinimo tinklų, ilgis – </w:t>
      </w:r>
      <w:r>
        <w:t>8,88</w:t>
      </w:r>
      <w:r w:rsidRPr="00016F42">
        <w:t xml:space="preserve"> m, statybos metai – </w:t>
      </w:r>
      <w:r>
        <w:t>2017</w:t>
      </w:r>
      <w:r w:rsidRPr="00016F42">
        <w:t xml:space="preserve">, vertintojų nustatyta turto vertė – </w:t>
      </w:r>
      <w:r>
        <w:t>3 523</w:t>
      </w:r>
      <w:r w:rsidRPr="00016F42">
        <w:t xml:space="preserve"> Eur </w:t>
      </w:r>
      <w:r>
        <w:t xml:space="preserve">(trys </w:t>
      </w:r>
      <w:r w:rsidRPr="00016F42">
        <w:t>tūkstanči</w:t>
      </w:r>
      <w:r>
        <w:t xml:space="preserve">ai penki </w:t>
      </w:r>
      <w:r w:rsidRPr="00016F42">
        <w:t xml:space="preserve">šimtai </w:t>
      </w:r>
      <w:r>
        <w:t>dvidešimt trys</w:t>
      </w:r>
      <w:r w:rsidRPr="00016F42">
        <w:t xml:space="preserve"> eur</w:t>
      </w:r>
      <w:r>
        <w:t>ai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3</w:t>
      </w:r>
      <w:r w:rsidR="00AF0973">
        <w:t> </w:t>
      </w:r>
      <w:r>
        <w:t>52</w:t>
      </w:r>
      <w:r w:rsidR="00AF0973">
        <w:t>2,92</w:t>
      </w:r>
      <w:r w:rsidRPr="00016F42">
        <w:t xml:space="preserve"> Eur </w:t>
      </w:r>
      <w:r>
        <w:t xml:space="preserve">(trimis </w:t>
      </w:r>
      <w:r w:rsidRPr="00016F42">
        <w:t>tūkstanči</w:t>
      </w:r>
      <w:r>
        <w:t xml:space="preserve">ais penkiais </w:t>
      </w:r>
      <w:r w:rsidRPr="00016F42">
        <w:t>šimtai</w:t>
      </w:r>
      <w:r>
        <w:t>s</w:t>
      </w:r>
      <w:r w:rsidRPr="00016F42">
        <w:t xml:space="preserve"> </w:t>
      </w:r>
      <w:r>
        <w:t xml:space="preserve">dvidešimt </w:t>
      </w:r>
      <w:r w:rsidR="00AF0973">
        <w:t>dviem</w:t>
      </w:r>
      <w:r w:rsidRPr="00016F42">
        <w:t xml:space="preserve"> eur</w:t>
      </w:r>
      <w:r>
        <w:t>ais</w:t>
      </w:r>
      <w:r w:rsidR="00AF0973">
        <w:t>, devyniasdešimt dviem centais</w:t>
      </w:r>
      <w:r w:rsidRPr="00016F42">
        <w:t>), išleidžiant Anykščių rajono savivaldybei nuosavybės teise priklausanči</w:t>
      </w:r>
      <w:r>
        <w:t>ų</w:t>
      </w:r>
      <w:r w:rsidRPr="00016F42">
        <w:t xml:space="preserve"> </w:t>
      </w:r>
      <w:r w:rsidR="00F61A42" w:rsidRPr="00016F42">
        <w:t>–</w:t>
      </w:r>
      <w:r w:rsidR="00F61A42">
        <w:t xml:space="preserve"> </w:t>
      </w:r>
      <w:r>
        <w:t>12 148</w:t>
      </w:r>
      <w:r w:rsidRPr="00016F42">
        <w:t xml:space="preserve"> (</w:t>
      </w:r>
      <w:r>
        <w:t>dvylika</w:t>
      </w:r>
      <w:r w:rsidRPr="00016F42">
        <w:t xml:space="preserve"> tūkstanči</w:t>
      </w:r>
      <w:r>
        <w:t>ų vieną šimtą keturiasdešimt aštuonias</w:t>
      </w:r>
      <w:r w:rsidRPr="00016F42">
        <w:t>) paprast</w:t>
      </w:r>
      <w:r>
        <w:t>ąsias</w:t>
      </w:r>
      <w:r w:rsidRPr="00016F42">
        <w:t xml:space="preserve"> vardin</w:t>
      </w:r>
      <w:r>
        <w:t>es</w:t>
      </w:r>
      <w:r w:rsidRPr="00016F42">
        <w:t xml:space="preserve"> 0,29 euro (dvidešimt devynių centų), nominalios vertės akcijas, </w:t>
      </w:r>
      <w:r w:rsidR="00AF0973">
        <w:t xml:space="preserve">o 0,08 Eur (aštuoni centai) sudarytų akcijų priedų (akcijų nominalių verčių perviršio) sumą; </w:t>
      </w:r>
    </w:p>
    <w:p w:rsidR="00AF0973" w:rsidRDefault="00726FD1" w:rsidP="00AF0973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</w:t>
      </w:r>
      <w:r>
        <w:t>6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4853-3142</w:t>
      </w:r>
      <w:r w:rsidRPr="00016F42">
        <w:t xml:space="preserve">, pažymėjimas plane – </w:t>
      </w:r>
      <w:r>
        <w:t>K</w:t>
      </w:r>
      <w:r w:rsidRPr="00016F42">
        <w:t>L</w:t>
      </w:r>
      <w:r>
        <w:t>6</w:t>
      </w:r>
      <w:r w:rsidRPr="00016F42">
        <w:t xml:space="preserve">, paskirtis – nuotekų šalinimo tinklų, ilgis – </w:t>
      </w:r>
      <w:r>
        <w:t>7,43</w:t>
      </w:r>
      <w:r w:rsidRPr="00016F42">
        <w:t xml:space="preserve"> m, statybos metai – </w:t>
      </w:r>
      <w:r>
        <w:t>2017</w:t>
      </w:r>
      <w:r w:rsidRPr="00016F42">
        <w:t xml:space="preserve">, vertintojų nustatyta turto vertė – </w:t>
      </w:r>
      <w:r>
        <w:t xml:space="preserve">3 </w:t>
      </w:r>
      <w:r w:rsidR="008B3CB0">
        <w:t>441</w:t>
      </w:r>
      <w:r w:rsidRPr="00016F42">
        <w:t xml:space="preserve"> Eur </w:t>
      </w:r>
      <w:r>
        <w:t xml:space="preserve">(trys </w:t>
      </w:r>
      <w:r w:rsidRPr="00016F42">
        <w:t>tūkstanči</w:t>
      </w:r>
      <w:r>
        <w:t xml:space="preserve">ai </w:t>
      </w:r>
      <w:r w:rsidR="008B3CB0">
        <w:t>keturi</w:t>
      </w:r>
      <w:r>
        <w:t xml:space="preserve"> </w:t>
      </w:r>
      <w:r w:rsidRPr="00016F42">
        <w:t xml:space="preserve">šimtai </w:t>
      </w:r>
      <w:r w:rsidR="008B3CB0">
        <w:t>keturiasdešimt vienas</w:t>
      </w:r>
      <w:r w:rsidRPr="00016F42">
        <w:t xml:space="preserve"> eur</w:t>
      </w:r>
      <w:r>
        <w:t>a</w:t>
      </w:r>
      <w:r w:rsidR="008B3CB0">
        <w:t>s</w:t>
      </w:r>
      <w:r w:rsidRPr="00016F42">
        <w:t xml:space="preserve">), padidinant uždarosios akcinės bendrovės „Anykščių vandenys“ įstatinį kapitalą Anykščių rajono savivaldybės nepiniginiu įnašu – </w:t>
      </w:r>
      <w:r w:rsidR="008B3CB0">
        <w:t>3</w:t>
      </w:r>
      <w:r w:rsidR="00AF0973">
        <w:t> </w:t>
      </w:r>
      <w:r w:rsidR="008B3CB0">
        <w:t>44</w:t>
      </w:r>
      <w:r w:rsidR="00AF0973">
        <w:t>0,85</w:t>
      </w:r>
      <w:r w:rsidR="008B3CB0" w:rsidRPr="00016F42">
        <w:t xml:space="preserve"> Eur </w:t>
      </w:r>
      <w:r w:rsidR="008B3CB0">
        <w:t xml:space="preserve">(trimis </w:t>
      </w:r>
      <w:r w:rsidR="008B3CB0" w:rsidRPr="00016F42">
        <w:t>tūkstanči</w:t>
      </w:r>
      <w:r w:rsidR="008B3CB0">
        <w:t xml:space="preserve">ais keturiais </w:t>
      </w:r>
      <w:r w:rsidR="008B3CB0" w:rsidRPr="00016F42">
        <w:t>šimtai</w:t>
      </w:r>
      <w:r w:rsidR="008B3CB0">
        <w:t>s</w:t>
      </w:r>
      <w:r w:rsidR="008B3CB0" w:rsidRPr="00016F42">
        <w:t xml:space="preserve"> </w:t>
      </w:r>
      <w:r w:rsidR="008B3CB0">
        <w:t>keturiasdešim</w:t>
      </w:r>
      <w:r w:rsidR="00AF0973">
        <w:t>čia</w:t>
      </w:r>
      <w:r w:rsidR="008B3CB0" w:rsidRPr="00016F42">
        <w:t xml:space="preserve"> eur</w:t>
      </w:r>
      <w:r w:rsidR="00AF0973">
        <w:t>ų, aštuoniasdešimt penkiais centais</w:t>
      </w:r>
      <w:r w:rsidRPr="00016F42">
        <w:t>), išleidžiant Anykščių rajono savivaldybei nuosavybės teise priklausanči</w:t>
      </w:r>
      <w:r>
        <w:t>ų</w:t>
      </w:r>
      <w:r w:rsidRPr="00016F42">
        <w:t xml:space="preserve"> </w:t>
      </w:r>
      <w:r w:rsidR="00F61A42" w:rsidRPr="00016F42">
        <w:t>–</w:t>
      </w:r>
      <w:r w:rsidR="00F61A42">
        <w:t xml:space="preserve"> </w:t>
      </w:r>
      <w:r>
        <w:t>1</w:t>
      </w:r>
      <w:r w:rsidR="008B3CB0">
        <w:t>1 865</w:t>
      </w:r>
      <w:r w:rsidRPr="00016F42">
        <w:t xml:space="preserve"> (</w:t>
      </w:r>
      <w:r w:rsidR="008B3CB0">
        <w:t>vienuolika</w:t>
      </w:r>
      <w:r w:rsidRPr="00016F42">
        <w:t xml:space="preserve"> tūkstanči</w:t>
      </w:r>
      <w:r>
        <w:t xml:space="preserve">ų </w:t>
      </w:r>
      <w:r w:rsidR="008B3CB0">
        <w:t>aštuonis</w:t>
      </w:r>
      <w:r>
        <w:t xml:space="preserve"> šimt</w:t>
      </w:r>
      <w:r w:rsidR="008B3CB0">
        <w:t>us</w:t>
      </w:r>
      <w:r>
        <w:t xml:space="preserve"> </w:t>
      </w:r>
      <w:r w:rsidR="008B3CB0">
        <w:t>šešiasdešimt penkias</w:t>
      </w:r>
      <w:r w:rsidRPr="00016F42">
        <w:t>) paprast</w:t>
      </w:r>
      <w:r>
        <w:t>ąsias</w:t>
      </w:r>
      <w:r w:rsidRPr="00016F42">
        <w:t xml:space="preserve"> vardin</w:t>
      </w:r>
      <w:r>
        <w:t>es</w:t>
      </w:r>
      <w:r w:rsidRPr="00016F42">
        <w:t xml:space="preserve"> 0,29 euro (dvidešimt devynių centų), nominalios vertės akcijas,</w:t>
      </w:r>
      <w:r w:rsidR="00AF0973" w:rsidRPr="00AF0973">
        <w:t xml:space="preserve"> </w:t>
      </w:r>
      <w:r w:rsidR="00AF0973">
        <w:t xml:space="preserve">o 0,15 Eur (penkiolika centų) sudarytų akcijų priedų (akcijų nominalių verčių perviršio) sumą; </w:t>
      </w:r>
    </w:p>
    <w:p w:rsidR="00AF0973" w:rsidRDefault="006D7099" w:rsidP="00AF0973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</w:t>
      </w:r>
      <w:r>
        <w:t>7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4853-3197</w:t>
      </w:r>
      <w:r w:rsidRPr="00016F42">
        <w:t xml:space="preserve">, pažymėjimas plane – </w:t>
      </w:r>
      <w:r>
        <w:t>K</w:t>
      </w:r>
      <w:r w:rsidRPr="00016F42">
        <w:t>L</w:t>
      </w:r>
      <w:r>
        <w:t>7</w:t>
      </w:r>
      <w:r w:rsidRPr="00016F42">
        <w:t xml:space="preserve">, paskirtis – nuotekų šalinimo tinklų, ilgis – </w:t>
      </w:r>
      <w:r>
        <w:t>9,23</w:t>
      </w:r>
      <w:r w:rsidRPr="00016F42">
        <w:t xml:space="preserve"> m, statybos metai – </w:t>
      </w:r>
      <w:r>
        <w:t>2017</w:t>
      </w:r>
      <w:r w:rsidRPr="00016F42">
        <w:t xml:space="preserve">, </w:t>
      </w:r>
      <w:r w:rsidRPr="00016F42">
        <w:lastRenderedPageBreak/>
        <w:t xml:space="preserve">vertintojų nustatyta turto vertė – </w:t>
      </w:r>
      <w:r>
        <w:t>4 812</w:t>
      </w:r>
      <w:r w:rsidRPr="00016F42">
        <w:t xml:space="preserve"> Eur </w:t>
      </w:r>
      <w:r>
        <w:t xml:space="preserve">(keturi </w:t>
      </w:r>
      <w:r w:rsidRPr="00016F42">
        <w:t>tūkstanči</w:t>
      </w:r>
      <w:r>
        <w:t xml:space="preserve">ai aštuoni </w:t>
      </w:r>
      <w:r w:rsidRPr="00016F42">
        <w:t xml:space="preserve">šimtai </w:t>
      </w:r>
      <w:r>
        <w:t>dvylika</w:t>
      </w:r>
      <w:r w:rsidRPr="00016F42">
        <w:t xml:space="preserve"> eur</w:t>
      </w:r>
      <w:r>
        <w:t>ų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4</w:t>
      </w:r>
      <w:r w:rsidR="00AF0973">
        <w:t> </w:t>
      </w:r>
      <w:r>
        <w:t>81</w:t>
      </w:r>
      <w:r w:rsidR="00AF0973">
        <w:t>1,97</w:t>
      </w:r>
      <w:r w:rsidRPr="00016F42">
        <w:t xml:space="preserve"> Eur </w:t>
      </w:r>
      <w:r>
        <w:t xml:space="preserve">(keturiais </w:t>
      </w:r>
      <w:r w:rsidRPr="00016F42">
        <w:t>tūkstanči</w:t>
      </w:r>
      <w:r>
        <w:t xml:space="preserve">ais aštuoniais </w:t>
      </w:r>
      <w:r w:rsidRPr="00016F42">
        <w:t>šimtai</w:t>
      </w:r>
      <w:r>
        <w:t>s</w:t>
      </w:r>
      <w:r w:rsidRPr="00016F42">
        <w:t xml:space="preserve"> </w:t>
      </w:r>
      <w:r w:rsidR="00AF0973">
        <w:t>vienuolika</w:t>
      </w:r>
      <w:r w:rsidRPr="00016F42">
        <w:t xml:space="preserve"> eur</w:t>
      </w:r>
      <w:r>
        <w:t>ų</w:t>
      </w:r>
      <w:r w:rsidR="00AF0973">
        <w:t>, devyniasdešimt septyniais centais</w:t>
      </w:r>
      <w:r w:rsidRPr="00016F42">
        <w:t>), išleidžiant Anykščių rajono savivaldybei nuosavybės teise priklausanči</w:t>
      </w:r>
      <w:r>
        <w:t>ų</w:t>
      </w:r>
      <w:r w:rsidRPr="00016F42">
        <w:t xml:space="preserve"> </w:t>
      </w:r>
      <w:r w:rsidR="00F61A42" w:rsidRPr="00016F42">
        <w:t>–</w:t>
      </w:r>
      <w:r w:rsidR="00F61A42">
        <w:t xml:space="preserve"> </w:t>
      </w:r>
      <w:r>
        <w:t>16 593</w:t>
      </w:r>
      <w:r w:rsidRPr="00016F42">
        <w:t xml:space="preserve"> (</w:t>
      </w:r>
      <w:r>
        <w:t>šešiolika</w:t>
      </w:r>
      <w:r w:rsidRPr="00016F42">
        <w:t xml:space="preserve"> tūkstanči</w:t>
      </w:r>
      <w:r>
        <w:t>ų penkis šimtus devyniasdešimt tris</w:t>
      </w:r>
      <w:r w:rsidRPr="00016F42">
        <w:t>) paprast</w:t>
      </w:r>
      <w:r>
        <w:t>ąsias</w:t>
      </w:r>
      <w:r w:rsidRPr="00016F42">
        <w:t xml:space="preserve"> vardin</w:t>
      </w:r>
      <w:r>
        <w:t>es</w:t>
      </w:r>
      <w:r w:rsidRPr="00016F42">
        <w:t xml:space="preserve"> 0,29 euro (dvidešimt devynių centų), nominalios vertės akcijas, </w:t>
      </w:r>
      <w:r w:rsidR="00AF0973">
        <w:t xml:space="preserve">o 0,03 Eur (trys centai) sudarytų akcijų priedų (akcijų nominalių verčių perviršio) sumą; </w:t>
      </w:r>
    </w:p>
    <w:p w:rsidR="008F0F47" w:rsidRDefault="00F11517" w:rsidP="008F0F47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</w:t>
      </w:r>
      <w:r>
        <w:t>8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4853-3204</w:t>
      </w:r>
      <w:r w:rsidRPr="00016F42">
        <w:t xml:space="preserve">, pažymėjimas plane – </w:t>
      </w:r>
      <w:r>
        <w:t>K</w:t>
      </w:r>
      <w:r w:rsidRPr="00016F42">
        <w:t>L</w:t>
      </w:r>
      <w:r>
        <w:t>8</w:t>
      </w:r>
      <w:r w:rsidRPr="00016F42">
        <w:t xml:space="preserve">, paskirtis – nuotekų šalinimo tinklų, ilgis – </w:t>
      </w:r>
      <w:r>
        <w:t>10,83</w:t>
      </w:r>
      <w:r w:rsidRPr="00016F42">
        <w:t xml:space="preserve"> m, statybos metai – </w:t>
      </w:r>
      <w:r>
        <w:t>2017</w:t>
      </w:r>
      <w:r w:rsidRPr="00016F42">
        <w:t xml:space="preserve">, vertintojų nustatyta turto vertė – </w:t>
      </w:r>
      <w:r>
        <w:t>3 765</w:t>
      </w:r>
      <w:r w:rsidRPr="00016F42">
        <w:t xml:space="preserve"> Eur </w:t>
      </w:r>
      <w:r>
        <w:t xml:space="preserve">(trys </w:t>
      </w:r>
      <w:r w:rsidRPr="00016F42">
        <w:t>tūkstanči</w:t>
      </w:r>
      <w:r>
        <w:t xml:space="preserve">ai septyni </w:t>
      </w:r>
      <w:r w:rsidRPr="00016F42">
        <w:t xml:space="preserve">šimtai </w:t>
      </w:r>
      <w:r>
        <w:t>šešiasdešimt penki e</w:t>
      </w:r>
      <w:r w:rsidRPr="00016F42">
        <w:t>ur</w:t>
      </w:r>
      <w:r>
        <w:t>ai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3</w:t>
      </w:r>
      <w:r w:rsidR="004A4B48">
        <w:t> </w:t>
      </w:r>
      <w:r>
        <w:t>76</w:t>
      </w:r>
      <w:r w:rsidR="004A4B48">
        <w:t>4,7</w:t>
      </w:r>
      <w:r w:rsidR="00390545">
        <w:t>9</w:t>
      </w:r>
      <w:r w:rsidRPr="00016F42">
        <w:t xml:space="preserve"> Eur </w:t>
      </w:r>
      <w:r>
        <w:t xml:space="preserve">(trimis </w:t>
      </w:r>
      <w:r w:rsidRPr="00016F42">
        <w:t>tūkstanči</w:t>
      </w:r>
      <w:r>
        <w:t xml:space="preserve">ais septyniais </w:t>
      </w:r>
      <w:r w:rsidRPr="00016F42">
        <w:t>šimtai</w:t>
      </w:r>
      <w:r>
        <w:t>s</w:t>
      </w:r>
      <w:r w:rsidRPr="00016F42">
        <w:t xml:space="preserve"> </w:t>
      </w:r>
      <w:r>
        <w:t xml:space="preserve">šešiasdešimt </w:t>
      </w:r>
      <w:r w:rsidR="004A4B48">
        <w:t>keturiais</w:t>
      </w:r>
      <w:r>
        <w:t xml:space="preserve"> e</w:t>
      </w:r>
      <w:r w:rsidRPr="00016F42">
        <w:t>ur</w:t>
      </w:r>
      <w:r>
        <w:t>ais</w:t>
      </w:r>
      <w:r w:rsidR="004A4B48">
        <w:t xml:space="preserve">, septyniasdešimt </w:t>
      </w:r>
      <w:r w:rsidR="00390545">
        <w:t xml:space="preserve">devyniais </w:t>
      </w:r>
      <w:r w:rsidR="004A4B48">
        <w:t>centais</w:t>
      </w:r>
      <w:r w:rsidRPr="00016F42">
        <w:t>), išleidžiant Anykščių rajono savivaldybei nuosavybės teise priklausanči</w:t>
      </w:r>
      <w:r>
        <w:t>ų</w:t>
      </w:r>
      <w:r w:rsidRPr="00016F42">
        <w:t xml:space="preserve"> </w:t>
      </w:r>
      <w:r w:rsidR="00F61A42" w:rsidRPr="00016F42">
        <w:t>–</w:t>
      </w:r>
      <w:r w:rsidR="00F61A42">
        <w:t xml:space="preserve"> </w:t>
      </w:r>
      <w:r>
        <w:t>12 982</w:t>
      </w:r>
      <w:r w:rsidRPr="00016F42">
        <w:t xml:space="preserve"> (</w:t>
      </w:r>
      <w:r>
        <w:t>dvylika</w:t>
      </w:r>
      <w:r w:rsidRPr="00016F42">
        <w:t xml:space="preserve"> tūkstanči</w:t>
      </w:r>
      <w:r>
        <w:t>ų devynis šimtus aštuoniasdešimt dvi</w:t>
      </w:r>
      <w:r w:rsidRPr="00016F42">
        <w:t>) paprast</w:t>
      </w:r>
      <w:r>
        <w:t>ąsias</w:t>
      </w:r>
      <w:r w:rsidRPr="00016F42">
        <w:t xml:space="preserve"> vardin</w:t>
      </w:r>
      <w:r>
        <w:t>es</w:t>
      </w:r>
      <w:r w:rsidRPr="00016F42">
        <w:t xml:space="preserve"> 0,29 euro (dvidešimt devynių centų), nominalios vertės akcijas, </w:t>
      </w:r>
      <w:r w:rsidR="008F0F47">
        <w:t>o 0,2</w:t>
      </w:r>
      <w:r w:rsidR="00390545">
        <w:t>1</w:t>
      </w:r>
      <w:r w:rsidR="008F0F47">
        <w:t xml:space="preserve"> Eur (dvidešimt </w:t>
      </w:r>
      <w:r w:rsidR="00390545">
        <w:t>vienas</w:t>
      </w:r>
      <w:r w:rsidR="008F0F47">
        <w:t xml:space="preserve"> centa</w:t>
      </w:r>
      <w:r w:rsidR="00390545">
        <w:t>s</w:t>
      </w:r>
      <w:r w:rsidR="008F0F47">
        <w:t xml:space="preserve">) sudarytų akcijų priedų (akcijų nominalių verčių perviršio) sumą; </w:t>
      </w:r>
    </w:p>
    <w:p w:rsidR="00B44F5E" w:rsidRPr="00016F42" w:rsidRDefault="00B44F5E" w:rsidP="00B44F5E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</w:t>
      </w:r>
      <w:r>
        <w:t>9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4853-32</w:t>
      </w:r>
      <w:r w:rsidR="00945883">
        <w:t>18</w:t>
      </w:r>
      <w:r w:rsidRPr="00016F42">
        <w:t xml:space="preserve">, pažymėjimas plane – </w:t>
      </w:r>
      <w:r>
        <w:t>K</w:t>
      </w:r>
      <w:r w:rsidRPr="00016F42">
        <w:t>L</w:t>
      </w:r>
      <w:r w:rsidR="00945883">
        <w:t>9</w:t>
      </w:r>
      <w:r w:rsidRPr="00016F42">
        <w:t xml:space="preserve">, paskirtis – nuotekų šalinimo tinklų, ilgis – </w:t>
      </w:r>
      <w:r w:rsidR="00945883">
        <w:t>7,34</w:t>
      </w:r>
      <w:r w:rsidRPr="00016F42">
        <w:t xml:space="preserve"> m, statybos metai – </w:t>
      </w:r>
      <w:r>
        <w:t>2017</w:t>
      </w:r>
      <w:r w:rsidRPr="00016F42">
        <w:t xml:space="preserve">, vertintojų nustatyta turto vertė – </w:t>
      </w:r>
      <w:r>
        <w:t xml:space="preserve">3 </w:t>
      </w:r>
      <w:r w:rsidR="00945883">
        <w:t>567</w:t>
      </w:r>
      <w:r w:rsidRPr="00016F42">
        <w:t xml:space="preserve"> Eur </w:t>
      </w:r>
      <w:r>
        <w:t xml:space="preserve">(trys </w:t>
      </w:r>
      <w:r w:rsidRPr="00016F42">
        <w:t>tūkstanči</w:t>
      </w:r>
      <w:r>
        <w:t xml:space="preserve">ai </w:t>
      </w:r>
      <w:r w:rsidR="00945883">
        <w:t>penki</w:t>
      </w:r>
      <w:r>
        <w:t xml:space="preserve"> </w:t>
      </w:r>
      <w:r w:rsidRPr="00016F42">
        <w:t xml:space="preserve">šimtai </w:t>
      </w:r>
      <w:r>
        <w:t xml:space="preserve">šešiasdešimt </w:t>
      </w:r>
      <w:r w:rsidR="00945883">
        <w:t>septyni</w:t>
      </w:r>
      <w:r>
        <w:t xml:space="preserve"> e</w:t>
      </w:r>
      <w:r w:rsidRPr="00016F42">
        <w:t>ur</w:t>
      </w:r>
      <w:r>
        <w:t>ai</w:t>
      </w:r>
      <w:r w:rsidRPr="00016F42">
        <w:t xml:space="preserve">), padidinant uždarosios akcinės bendrovės „Anykščių vandenys“ įstatinį kapitalą Anykščių rajono savivaldybės nepiniginiu įnašu – </w:t>
      </w:r>
      <w:r w:rsidR="00945883">
        <w:t>3 567</w:t>
      </w:r>
      <w:r w:rsidR="00945883" w:rsidRPr="00016F42">
        <w:t xml:space="preserve"> Eur </w:t>
      </w:r>
      <w:r w:rsidR="00945883">
        <w:t xml:space="preserve">(trimis </w:t>
      </w:r>
      <w:r w:rsidR="00945883" w:rsidRPr="00016F42">
        <w:t>tūkstanči</w:t>
      </w:r>
      <w:r w:rsidR="00945883">
        <w:t xml:space="preserve">ais penkiais </w:t>
      </w:r>
      <w:r w:rsidR="00945883" w:rsidRPr="00016F42">
        <w:t>šimtai</w:t>
      </w:r>
      <w:r w:rsidR="00945883">
        <w:t>s</w:t>
      </w:r>
      <w:r w:rsidR="00945883" w:rsidRPr="00016F42">
        <w:t xml:space="preserve"> </w:t>
      </w:r>
      <w:r w:rsidR="00945883">
        <w:t>šešiasdešimt septyniais e</w:t>
      </w:r>
      <w:r w:rsidR="00945883" w:rsidRPr="00016F42">
        <w:t>ur</w:t>
      </w:r>
      <w:r w:rsidR="00945883">
        <w:t>ais</w:t>
      </w:r>
      <w:r w:rsidR="00945883" w:rsidRPr="00016F42">
        <w:t xml:space="preserve">), </w:t>
      </w:r>
      <w:r w:rsidRPr="00016F42">
        <w:t>išleidžiant Anykščių rajono savivaldybei nuosavybės teise priklausanči</w:t>
      </w:r>
      <w:r>
        <w:t>ų</w:t>
      </w:r>
      <w:r w:rsidRPr="00016F42">
        <w:t xml:space="preserve"> </w:t>
      </w:r>
      <w:r w:rsidR="00F61A42" w:rsidRPr="00016F42">
        <w:t>–</w:t>
      </w:r>
      <w:r w:rsidR="00F61A42">
        <w:t xml:space="preserve"> </w:t>
      </w:r>
      <w:r>
        <w:t xml:space="preserve">12 </w:t>
      </w:r>
      <w:r w:rsidR="00945883">
        <w:t>300</w:t>
      </w:r>
      <w:r w:rsidRPr="00016F42">
        <w:t xml:space="preserve"> (</w:t>
      </w:r>
      <w:r>
        <w:t>dvylika</w:t>
      </w:r>
      <w:r w:rsidRPr="00016F42">
        <w:t xml:space="preserve"> tūkstanči</w:t>
      </w:r>
      <w:r>
        <w:t xml:space="preserve">ų </w:t>
      </w:r>
      <w:r w:rsidR="00945883">
        <w:t>tris</w:t>
      </w:r>
      <w:r>
        <w:t xml:space="preserve"> šimtus</w:t>
      </w:r>
      <w:r w:rsidR="00945883">
        <w:t xml:space="preserve">) </w:t>
      </w:r>
      <w:r w:rsidRPr="00016F42">
        <w:t>paprast</w:t>
      </w:r>
      <w:r w:rsidR="00945883">
        <w:t>ųjų</w:t>
      </w:r>
      <w:r w:rsidRPr="00016F42">
        <w:t xml:space="preserve"> vardin</w:t>
      </w:r>
      <w:r w:rsidR="00945883">
        <w:t>ių</w:t>
      </w:r>
      <w:r w:rsidRPr="00016F42">
        <w:t xml:space="preserve"> 0,29 euro (dvidešimt devynių centų), nominalios vertės akcij</w:t>
      </w:r>
      <w:r w:rsidR="00380105">
        <w:t>ų</w:t>
      </w:r>
      <w:r w:rsidRPr="00016F42">
        <w:t>, kas atitinka akcijų, numatomų išleisti už šį įnašą, skaičių pagal jų nominalią vertę</w:t>
      </w:r>
      <w:r w:rsidR="008D6598">
        <w:t>;</w:t>
      </w:r>
      <w:r w:rsidRPr="00016F42">
        <w:t xml:space="preserve"> </w:t>
      </w:r>
    </w:p>
    <w:p w:rsidR="008D6598" w:rsidRDefault="009A46F9" w:rsidP="008D6598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</w:t>
      </w:r>
      <w:r>
        <w:t>10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4853-3220</w:t>
      </w:r>
      <w:r w:rsidRPr="00016F42">
        <w:t xml:space="preserve">, pažymėjimas plane – </w:t>
      </w:r>
      <w:r>
        <w:t>K</w:t>
      </w:r>
      <w:r w:rsidRPr="00016F42">
        <w:t>L</w:t>
      </w:r>
      <w:r>
        <w:t>10</w:t>
      </w:r>
      <w:r w:rsidRPr="00016F42">
        <w:t xml:space="preserve">, paskirtis – nuotekų šalinimo tinklų, ilgis – </w:t>
      </w:r>
      <w:r>
        <w:t>7,94</w:t>
      </w:r>
      <w:r w:rsidRPr="00016F42">
        <w:t xml:space="preserve"> m, statybos metai – </w:t>
      </w:r>
      <w:r>
        <w:t>2017</w:t>
      </w:r>
      <w:r w:rsidRPr="00016F42">
        <w:t xml:space="preserve">, vertintojų nustatyta turto vertė – </w:t>
      </w:r>
      <w:r>
        <w:t>3 022</w:t>
      </w:r>
      <w:r w:rsidRPr="00016F42">
        <w:t xml:space="preserve"> Eur </w:t>
      </w:r>
      <w:r>
        <w:t xml:space="preserve">(trys </w:t>
      </w:r>
      <w:r w:rsidRPr="00016F42">
        <w:t>tūkstanči</w:t>
      </w:r>
      <w:r>
        <w:t>ai dvidešimt du e</w:t>
      </w:r>
      <w:r w:rsidRPr="00016F42">
        <w:t>ur</w:t>
      </w:r>
      <w:r>
        <w:t>ai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3</w:t>
      </w:r>
      <w:r w:rsidR="008D6598">
        <w:t> </w:t>
      </w:r>
      <w:r>
        <w:t>02</w:t>
      </w:r>
      <w:r w:rsidR="008D6598">
        <w:t>1,80</w:t>
      </w:r>
      <w:r w:rsidRPr="00016F42">
        <w:t xml:space="preserve"> Eur </w:t>
      </w:r>
      <w:r>
        <w:t xml:space="preserve">(trimis </w:t>
      </w:r>
      <w:r w:rsidRPr="00016F42">
        <w:t>tūkstanči</w:t>
      </w:r>
      <w:r>
        <w:t xml:space="preserve">ais dvidešimt </w:t>
      </w:r>
      <w:r w:rsidR="008D6598">
        <w:t xml:space="preserve">vienu </w:t>
      </w:r>
      <w:r>
        <w:t>e</w:t>
      </w:r>
      <w:r w:rsidRPr="00016F42">
        <w:t>ur</w:t>
      </w:r>
      <w:r w:rsidR="008D6598">
        <w:t>u, aštuoniasdešimčia centų</w:t>
      </w:r>
      <w:r w:rsidRPr="00016F42">
        <w:t>), išleidžiant Anykščių rajono savivaldybei nuosavybės teise priklausanči</w:t>
      </w:r>
      <w:r>
        <w:t>ų</w:t>
      </w:r>
      <w:r w:rsidRPr="00016F42">
        <w:t xml:space="preserve"> </w:t>
      </w:r>
      <w:r w:rsidR="00F61A42" w:rsidRPr="00016F42">
        <w:t>–</w:t>
      </w:r>
      <w:r w:rsidR="00F61A42">
        <w:t xml:space="preserve"> </w:t>
      </w:r>
      <w:r>
        <w:t>10 420</w:t>
      </w:r>
      <w:r w:rsidRPr="00016F42">
        <w:t xml:space="preserve"> (</w:t>
      </w:r>
      <w:r>
        <w:t>dešimt</w:t>
      </w:r>
      <w:r w:rsidRPr="00016F42">
        <w:t xml:space="preserve"> tūkstanči</w:t>
      </w:r>
      <w:r>
        <w:t xml:space="preserve">ų keturi šimtus dvidešimt) </w:t>
      </w:r>
      <w:r w:rsidRPr="00016F42">
        <w:t>paprast</w:t>
      </w:r>
      <w:r>
        <w:t>ųjų</w:t>
      </w:r>
      <w:r w:rsidRPr="00016F42">
        <w:t xml:space="preserve"> vardin</w:t>
      </w:r>
      <w:r>
        <w:t>ių</w:t>
      </w:r>
      <w:r w:rsidRPr="00016F42">
        <w:t xml:space="preserve"> 0,29 euro (dvidešimt devynių centų), nominalios vertės akcij</w:t>
      </w:r>
      <w:r>
        <w:t>ų</w:t>
      </w:r>
      <w:r w:rsidRPr="00016F42">
        <w:t xml:space="preserve">, </w:t>
      </w:r>
      <w:r w:rsidR="008D6598">
        <w:t xml:space="preserve">o 0,20 Eur (dvidešimt centų) sudarytų akcijų priedų (akcijų nominalių verčių perviršio) sumą; </w:t>
      </w:r>
    </w:p>
    <w:p w:rsidR="008D6598" w:rsidRDefault="00A0324B" w:rsidP="008D6598">
      <w:pPr>
        <w:spacing w:line="360" w:lineRule="auto"/>
        <w:ind w:firstLine="720"/>
        <w:jc w:val="both"/>
      </w:pPr>
      <w:r w:rsidRPr="00016F42">
        <w:lastRenderedPageBreak/>
        <w:t>1.</w:t>
      </w:r>
      <w:r>
        <w:t>10</w:t>
      </w:r>
      <w:r w:rsidRPr="00016F42">
        <w:t>.</w:t>
      </w:r>
      <w:r>
        <w:t>11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4853-3253</w:t>
      </w:r>
      <w:r w:rsidRPr="00016F42">
        <w:t xml:space="preserve">, pažymėjimas plane – </w:t>
      </w:r>
      <w:r>
        <w:t>K</w:t>
      </w:r>
      <w:r w:rsidRPr="00016F42">
        <w:t>L</w:t>
      </w:r>
      <w:r>
        <w:t>11</w:t>
      </w:r>
      <w:r w:rsidRPr="00016F42">
        <w:t xml:space="preserve">, paskirtis – nuotekų šalinimo tinklų, ilgis – </w:t>
      </w:r>
      <w:r>
        <w:t>6,34</w:t>
      </w:r>
      <w:r w:rsidRPr="00016F42">
        <w:t xml:space="preserve"> m, statybos metai – </w:t>
      </w:r>
      <w:r>
        <w:t>2017</w:t>
      </w:r>
      <w:r w:rsidRPr="00016F42">
        <w:t xml:space="preserve">, vertintojų nustatyta turto vertė – </w:t>
      </w:r>
      <w:r>
        <w:t>3 379</w:t>
      </w:r>
      <w:r w:rsidRPr="00016F42">
        <w:t xml:space="preserve"> Eur </w:t>
      </w:r>
      <w:r>
        <w:t xml:space="preserve">(trys </w:t>
      </w:r>
      <w:r w:rsidRPr="00016F42">
        <w:t>tūkstanči</w:t>
      </w:r>
      <w:r>
        <w:t>ai trys šimtai septyniasdešimt devyni e</w:t>
      </w:r>
      <w:r w:rsidRPr="00016F42">
        <w:t>ur</w:t>
      </w:r>
      <w:r>
        <w:t>ai</w:t>
      </w:r>
      <w:r w:rsidRPr="00016F42">
        <w:t xml:space="preserve">), padidinant uždarosios akcinės bendrovės „Anykščių vandenys“ įstatinį kapitalą Anykščių rajono savivaldybės nepiniginiu įnašu – </w:t>
      </w:r>
      <w:r w:rsidR="00AB2C14">
        <w:t>3</w:t>
      </w:r>
      <w:r w:rsidR="008D6598">
        <w:t> </w:t>
      </w:r>
      <w:r w:rsidR="00AB2C14">
        <w:t>37</w:t>
      </w:r>
      <w:r w:rsidR="008D6598">
        <w:t>8,79</w:t>
      </w:r>
      <w:r w:rsidR="00AB2C14" w:rsidRPr="00016F42">
        <w:t xml:space="preserve"> Eur </w:t>
      </w:r>
      <w:r w:rsidR="00AB2C14">
        <w:t xml:space="preserve">(trimis </w:t>
      </w:r>
      <w:r w:rsidR="00AB2C14" w:rsidRPr="00016F42">
        <w:t>tūkstanči</w:t>
      </w:r>
      <w:r w:rsidR="00AB2C14">
        <w:t xml:space="preserve">ais trimis šimtais septyniasdešimt </w:t>
      </w:r>
      <w:r w:rsidR="008D6598">
        <w:t>aštuoniais</w:t>
      </w:r>
      <w:r w:rsidR="00AB2C14">
        <w:t xml:space="preserve"> e</w:t>
      </w:r>
      <w:r w:rsidR="00AB2C14" w:rsidRPr="00016F42">
        <w:t>ur</w:t>
      </w:r>
      <w:r w:rsidR="00AB2C14">
        <w:t>ais</w:t>
      </w:r>
      <w:r w:rsidR="008D6598">
        <w:t>, septyniasdešimt devyniais centais</w:t>
      </w:r>
      <w:r w:rsidR="00AB2C14" w:rsidRPr="00016F42">
        <w:t>)</w:t>
      </w:r>
      <w:r w:rsidRPr="00016F42">
        <w:t>, išleidžiant Anykščių rajono savivaldybei nuosavybės teise priklausanči</w:t>
      </w:r>
      <w:r>
        <w:t>ų</w:t>
      </w:r>
      <w:r w:rsidR="00F61A42">
        <w:t xml:space="preserve"> </w:t>
      </w:r>
      <w:r w:rsidR="00F61A42" w:rsidRPr="00016F42">
        <w:t>–</w:t>
      </w:r>
      <w:r w:rsidRPr="00016F42">
        <w:t xml:space="preserve"> </w:t>
      </w:r>
      <w:r>
        <w:t>1</w:t>
      </w:r>
      <w:r w:rsidR="00AB2C14">
        <w:t>1 651</w:t>
      </w:r>
      <w:r w:rsidRPr="00016F42">
        <w:t xml:space="preserve"> (</w:t>
      </w:r>
      <w:r w:rsidR="00AB2C14">
        <w:t>vienuolika</w:t>
      </w:r>
      <w:r w:rsidRPr="00016F42">
        <w:t xml:space="preserve"> tūkstanči</w:t>
      </w:r>
      <w:r>
        <w:t xml:space="preserve">ų </w:t>
      </w:r>
      <w:r w:rsidR="00AB2C14">
        <w:t xml:space="preserve">šešis </w:t>
      </w:r>
      <w:r>
        <w:t xml:space="preserve">šimtus </w:t>
      </w:r>
      <w:r w:rsidR="00AB2C14">
        <w:t>penkiasdešimt vieną</w:t>
      </w:r>
      <w:r>
        <w:t xml:space="preserve">) </w:t>
      </w:r>
      <w:r w:rsidRPr="00016F42">
        <w:t>paprast</w:t>
      </w:r>
      <w:r w:rsidR="00AB2C14">
        <w:t>ąją</w:t>
      </w:r>
      <w:r w:rsidRPr="00016F42">
        <w:t xml:space="preserve"> vardin</w:t>
      </w:r>
      <w:r w:rsidR="00AB2C14">
        <w:t>ę</w:t>
      </w:r>
      <w:r w:rsidRPr="00016F42">
        <w:t xml:space="preserve"> 0,29 euro (dvidešimt devynių centų), nominalios vertės akcij</w:t>
      </w:r>
      <w:r w:rsidR="00AB2C14">
        <w:t>ą</w:t>
      </w:r>
      <w:r w:rsidRPr="00016F42">
        <w:t xml:space="preserve">, </w:t>
      </w:r>
      <w:r w:rsidR="008D6598">
        <w:t xml:space="preserve">o 0,21 Eur (dvidešimt vienas centas) sudarytų akcijų priedų (akcijų nominalių verčių perviršio) sumą; </w:t>
      </w:r>
    </w:p>
    <w:p w:rsidR="008D6598" w:rsidRDefault="005C4982" w:rsidP="008D6598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</w:t>
      </w:r>
      <w:r>
        <w:t>12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4853-3264</w:t>
      </w:r>
      <w:r w:rsidRPr="00016F42">
        <w:t xml:space="preserve">, pažymėjimas plane – </w:t>
      </w:r>
      <w:r>
        <w:t>K</w:t>
      </w:r>
      <w:r w:rsidRPr="00016F42">
        <w:t>L</w:t>
      </w:r>
      <w:r>
        <w:t>12</w:t>
      </w:r>
      <w:r w:rsidRPr="00016F42">
        <w:t xml:space="preserve">, paskirtis – nuotekų šalinimo tinklų, ilgis – </w:t>
      </w:r>
      <w:r>
        <w:t>6,17</w:t>
      </w:r>
      <w:r w:rsidRPr="00016F42">
        <w:t xml:space="preserve"> m, statybos metai – </w:t>
      </w:r>
      <w:r>
        <w:t>2017</w:t>
      </w:r>
      <w:r w:rsidRPr="00016F42">
        <w:t xml:space="preserve">, vertintojų nustatyta turto vertė – </w:t>
      </w:r>
      <w:r>
        <w:t>3 369</w:t>
      </w:r>
      <w:r w:rsidRPr="00016F42">
        <w:t xml:space="preserve"> Eur </w:t>
      </w:r>
      <w:r>
        <w:t xml:space="preserve">(trys </w:t>
      </w:r>
      <w:r w:rsidRPr="00016F42">
        <w:t>tūkstanči</w:t>
      </w:r>
      <w:r>
        <w:t>ai trys šimtai šešiasdešimt devyni e</w:t>
      </w:r>
      <w:r w:rsidRPr="00016F42">
        <w:t>ur</w:t>
      </w:r>
      <w:r>
        <w:t>ai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3</w:t>
      </w:r>
      <w:r w:rsidR="008D6598">
        <w:t> </w:t>
      </w:r>
      <w:r>
        <w:t>36</w:t>
      </w:r>
      <w:r w:rsidR="008D6598">
        <w:t>8,93</w:t>
      </w:r>
      <w:r w:rsidRPr="00016F42">
        <w:t xml:space="preserve"> Eur </w:t>
      </w:r>
      <w:r>
        <w:t xml:space="preserve">(trimis </w:t>
      </w:r>
      <w:r w:rsidRPr="00016F42">
        <w:t>tūkstanči</w:t>
      </w:r>
      <w:r>
        <w:t xml:space="preserve">ais trimis šimtais šešiasdešimt </w:t>
      </w:r>
      <w:r w:rsidR="008D6598">
        <w:t>aštuoniais</w:t>
      </w:r>
      <w:r>
        <w:t xml:space="preserve"> e</w:t>
      </w:r>
      <w:r w:rsidRPr="00016F42">
        <w:t>ur</w:t>
      </w:r>
      <w:r>
        <w:t>ais</w:t>
      </w:r>
      <w:r w:rsidR="008D6598">
        <w:t>, devyniasdešimt trimis centais</w:t>
      </w:r>
      <w:r w:rsidRPr="00016F42">
        <w:t>), išleidžiant Anykščių rajono savivaldybei nuosavybės teise priklausanči</w:t>
      </w:r>
      <w:r>
        <w:t>ų</w:t>
      </w:r>
      <w:r w:rsidRPr="00016F42">
        <w:t xml:space="preserve"> </w:t>
      </w:r>
      <w:r w:rsidR="00F61A42" w:rsidRPr="00016F42">
        <w:t>–</w:t>
      </w:r>
      <w:r w:rsidR="00F61A42">
        <w:t xml:space="preserve"> </w:t>
      </w:r>
      <w:r>
        <w:t>11 617</w:t>
      </w:r>
      <w:r w:rsidRPr="00016F42">
        <w:t xml:space="preserve"> (</w:t>
      </w:r>
      <w:r>
        <w:t>vienuolika</w:t>
      </w:r>
      <w:r w:rsidRPr="00016F42">
        <w:t xml:space="preserve"> tūkstanči</w:t>
      </w:r>
      <w:r>
        <w:t xml:space="preserve">ų šešis šimtus septyniolika) </w:t>
      </w:r>
      <w:r w:rsidRPr="00016F42">
        <w:t>paprast</w:t>
      </w:r>
      <w:r>
        <w:t>ųjų</w:t>
      </w:r>
      <w:r w:rsidRPr="00016F42">
        <w:t xml:space="preserve"> vardin</w:t>
      </w:r>
      <w:r>
        <w:t>ių</w:t>
      </w:r>
      <w:r w:rsidRPr="00016F42">
        <w:t xml:space="preserve"> 0,29 euro (dvidešimt devynių centų), nominalios vertės akcij</w:t>
      </w:r>
      <w:r>
        <w:t>ų</w:t>
      </w:r>
      <w:r w:rsidRPr="00016F42">
        <w:t xml:space="preserve">, </w:t>
      </w:r>
      <w:r w:rsidR="008D6598">
        <w:t xml:space="preserve">o 0,07 Eur (septyni centai) sudarytų akcijų priedų (akcijų nominalių verčių perviršio) sumą; </w:t>
      </w:r>
    </w:p>
    <w:p w:rsidR="007D2AAF" w:rsidRDefault="007A1E87" w:rsidP="007D2AAF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</w:t>
      </w:r>
      <w:r>
        <w:t>13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4853-3275</w:t>
      </w:r>
      <w:r w:rsidRPr="00016F42">
        <w:t xml:space="preserve">, pažymėjimas plane – </w:t>
      </w:r>
      <w:r>
        <w:t>K</w:t>
      </w:r>
      <w:r w:rsidRPr="00016F42">
        <w:t>L</w:t>
      </w:r>
      <w:r>
        <w:t>13</w:t>
      </w:r>
      <w:r w:rsidRPr="00016F42">
        <w:t xml:space="preserve">, paskirtis – nuotekų šalinimo tinklų, ilgis – </w:t>
      </w:r>
      <w:r>
        <w:t>11,29</w:t>
      </w:r>
      <w:r w:rsidRPr="00016F42">
        <w:t xml:space="preserve"> m, statybos metai – </w:t>
      </w:r>
      <w:r>
        <w:t>2017</w:t>
      </w:r>
      <w:r w:rsidRPr="00016F42">
        <w:t xml:space="preserve">, vertintojų nustatyta turto vertė – </w:t>
      </w:r>
      <w:r>
        <w:t>3 791</w:t>
      </w:r>
      <w:r w:rsidRPr="00016F42">
        <w:t xml:space="preserve"> Eur </w:t>
      </w:r>
      <w:r>
        <w:t xml:space="preserve">(trys </w:t>
      </w:r>
      <w:r w:rsidRPr="00016F42">
        <w:t>tūkstanči</w:t>
      </w:r>
      <w:r>
        <w:t>ai septyni šimtai devyniasdešimt vienas e</w:t>
      </w:r>
      <w:r w:rsidRPr="00016F42">
        <w:t>ur</w:t>
      </w:r>
      <w:r>
        <w:t>as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3</w:t>
      </w:r>
      <w:r w:rsidR="008D6598">
        <w:t> </w:t>
      </w:r>
      <w:r>
        <w:t>79</w:t>
      </w:r>
      <w:r w:rsidR="008D6598">
        <w:t>0,88</w:t>
      </w:r>
      <w:r w:rsidRPr="00016F42">
        <w:t xml:space="preserve"> Eur </w:t>
      </w:r>
      <w:r>
        <w:t xml:space="preserve">(trimis </w:t>
      </w:r>
      <w:r w:rsidRPr="00016F42">
        <w:t>tūkstanči</w:t>
      </w:r>
      <w:r>
        <w:t>ais septyniais šimtais devyniasdešim</w:t>
      </w:r>
      <w:r w:rsidR="008D6598">
        <w:t>čia</w:t>
      </w:r>
      <w:r>
        <w:t xml:space="preserve"> e</w:t>
      </w:r>
      <w:r w:rsidRPr="00016F42">
        <w:t>ur</w:t>
      </w:r>
      <w:r w:rsidR="008D6598">
        <w:t>ų, aštuoniasdešimt aštuoniais centais</w:t>
      </w:r>
      <w:r w:rsidRPr="00016F42">
        <w:t>), išleidžiant Anykščių rajono savivaldybei nuosavybės teise priklausanči</w:t>
      </w:r>
      <w:r>
        <w:t>as</w:t>
      </w:r>
      <w:r w:rsidRPr="00016F42">
        <w:t xml:space="preserve"> </w:t>
      </w:r>
      <w:r w:rsidR="00F61A42" w:rsidRPr="00016F42">
        <w:t>–</w:t>
      </w:r>
      <w:r w:rsidR="00F61A42">
        <w:t xml:space="preserve"> </w:t>
      </w:r>
      <w:r>
        <w:t>13 072</w:t>
      </w:r>
      <w:r w:rsidRPr="00016F42">
        <w:t xml:space="preserve"> (</w:t>
      </w:r>
      <w:r>
        <w:t>trylika</w:t>
      </w:r>
      <w:r w:rsidRPr="00016F42">
        <w:t xml:space="preserve"> tūkstanči</w:t>
      </w:r>
      <w:r>
        <w:t xml:space="preserve">ų septyniasdešimt dvi) </w:t>
      </w:r>
      <w:r w:rsidRPr="00016F42">
        <w:t>paprast</w:t>
      </w:r>
      <w:r>
        <w:t>ąsias</w:t>
      </w:r>
      <w:r w:rsidRPr="00016F42">
        <w:t xml:space="preserve"> vardin</w:t>
      </w:r>
      <w:r>
        <w:t>es</w:t>
      </w:r>
      <w:r w:rsidRPr="00016F42">
        <w:t xml:space="preserve"> 0,29 euro (dvidešimt devynių centų), nominalios vertės akcij</w:t>
      </w:r>
      <w:r>
        <w:t>as</w:t>
      </w:r>
      <w:r w:rsidRPr="00016F42">
        <w:t xml:space="preserve">, </w:t>
      </w:r>
      <w:r w:rsidR="007D2AAF">
        <w:t xml:space="preserve">o 0,12 Eur (dvylika centų) sudarytų akcijų priedų (akcijų nominalių verčių perviršio) sumą; </w:t>
      </w:r>
    </w:p>
    <w:p w:rsidR="007D2AAF" w:rsidRDefault="00980E9E" w:rsidP="007D2AAF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</w:t>
      </w:r>
      <w:r>
        <w:t>14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4853-3286</w:t>
      </w:r>
      <w:r w:rsidRPr="00016F42">
        <w:t xml:space="preserve">, pažymėjimas plane – </w:t>
      </w:r>
      <w:r>
        <w:t>K</w:t>
      </w:r>
      <w:r w:rsidRPr="00016F42">
        <w:t>L</w:t>
      </w:r>
      <w:r>
        <w:t>14</w:t>
      </w:r>
      <w:r w:rsidRPr="00016F42">
        <w:t xml:space="preserve">, paskirtis – nuotekų šalinimo tinklų, ilgis – </w:t>
      </w:r>
      <w:r w:rsidR="00A445A2">
        <w:t>1,28</w:t>
      </w:r>
      <w:r w:rsidRPr="00016F42">
        <w:t xml:space="preserve"> m, statybos metai – </w:t>
      </w:r>
      <w:r>
        <w:t>2017</w:t>
      </w:r>
      <w:r w:rsidRPr="00016F42">
        <w:t xml:space="preserve">, vertintojų nustatyta turto vertė – </w:t>
      </w:r>
      <w:r w:rsidR="00A445A2">
        <w:t>2 644</w:t>
      </w:r>
      <w:r w:rsidRPr="00016F42">
        <w:t xml:space="preserve"> Eur </w:t>
      </w:r>
      <w:r>
        <w:t>(</w:t>
      </w:r>
      <w:r w:rsidR="00A445A2">
        <w:t>du</w:t>
      </w:r>
      <w:r>
        <w:t xml:space="preserve"> </w:t>
      </w:r>
      <w:r w:rsidRPr="00016F42">
        <w:t>tūkstanči</w:t>
      </w:r>
      <w:r>
        <w:t xml:space="preserve">ai </w:t>
      </w:r>
      <w:r w:rsidR="00A445A2">
        <w:t>šeši</w:t>
      </w:r>
      <w:r>
        <w:t xml:space="preserve"> šimtai </w:t>
      </w:r>
      <w:r w:rsidR="00A445A2">
        <w:t>keturiasdešimt keturi</w:t>
      </w:r>
      <w:r>
        <w:t xml:space="preserve"> e</w:t>
      </w:r>
      <w:r w:rsidRPr="00016F42">
        <w:t>ur</w:t>
      </w:r>
      <w:r>
        <w:t>a</w:t>
      </w:r>
      <w:r w:rsidR="00A445A2">
        <w:t>i</w:t>
      </w:r>
      <w:r w:rsidRPr="00016F42">
        <w:t xml:space="preserve">), padidinant uždarosios akcinės bendrovės „Anykščių vandenys“ įstatinį kapitalą Anykščių rajono savivaldybės nepiniginiu įnašu – </w:t>
      </w:r>
      <w:r w:rsidR="00A445A2">
        <w:t>2</w:t>
      </w:r>
      <w:r w:rsidR="007D2AAF">
        <w:t> </w:t>
      </w:r>
      <w:r w:rsidR="00A445A2">
        <w:t>64</w:t>
      </w:r>
      <w:r w:rsidR="007D2AAF">
        <w:t>3,93</w:t>
      </w:r>
      <w:r w:rsidR="00A445A2" w:rsidRPr="00016F42">
        <w:t xml:space="preserve"> Eur </w:t>
      </w:r>
      <w:r w:rsidR="00A445A2">
        <w:t xml:space="preserve">(dviem </w:t>
      </w:r>
      <w:r w:rsidR="00A445A2" w:rsidRPr="00016F42">
        <w:t>tūkstanči</w:t>
      </w:r>
      <w:r w:rsidR="00A445A2">
        <w:t xml:space="preserve">ais šešiais šimtais keturiasdešimt </w:t>
      </w:r>
      <w:r w:rsidR="007D2AAF">
        <w:t>trimis</w:t>
      </w:r>
      <w:r w:rsidR="00A445A2">
        <w:t xml:space="preserve"> e</w:t>
      </w:r>
      <w:r w:rsidR="00A445A2" w:rsidRPr="00016F42">
        <w:t>ur</w:t>
      </w:r>
      <w:r w:rsidR="00A445A2">
        <w:t>ais</w:t>
      </w:r>
      <w:r w:rsidR="007D2AAF">
        <w:t>, devyniasdešimt trimis centais</w:t>
      </w:r>
      <w:r w:rsidR="00A445A2" w:rsidRPr="00016F42">
        <w:t xml:space="preserve">), </w:t>
      </w:r>
      <w:r w:rsidRPr="00016F42">
        <w:t xml:space="preserve">išleidžiant Anykščių rajono savivaldybei nuosavybės teise </w:t>
      </w:r>
      <w:r w:rsidRPr="00016F42">
        <w:lastRenderedPageBreak/>
        <w:t>priklausanči</w:t>
      </w:r>
      <w:r>
        <w:t>as</w:t>
      </w:r>
      <w:r w:rsidR="00F61A42">
        <w:t xml:space="preserve"> </w:t>
      </w:r>
      <w:r w:rsidR="00F61A42" w:rsidRPr="00016F42">
        <w:t>–</w:t>
      </w:r>
      <w:r w:rsidRPr="00016F42">
        <w:t xml:space="preserve"> </w:t>
      </w:r>
      <w:r w:rsidR="00A445A2">
        <w:t>9 117</w:t>
      </w:r>
      <w:r w:rsidRPr="00016F42">
        <w:t xml:space="preserve"> (</w:t>
      </w:r>
      <w:r w:rsidR="00A445A2">
        <w:t>devynis</w:t>
      </w:r>
      <w:r w:rsidRPr="00016F42">
        <w:t xml:space="preserve"> tūkstanči</w:t>
      </w:r>
      <w:r w:rsidR="00A445A2">
        <w:t>us vieną šimtą septyniolika</w:t>
      </w:r>
      <w:r>
        <w:t xml:space="preserve">) </w:t>
      </w:r>
      <w:r w:rsidRPr="00016F42">
        <w:t>paprast</w:t>
      </w:r>
      <w:r w:rsidR="00A445A2">
        <w:t>ųjų</w:t>
      </w:r>
      <w:r w:rsidRPr="00016F42">
        <w:t xml:space="preserve"> vardin</w:t>
      </w:r>
      <w:r w:rsidR="00A445A2">
        <w:t>ių</w:t>
      </w:r>
      <w:r w:rsidRPr="00016F42">
        <w:t xml:space="preserve"> 0,29 euro (dvidešimt devynių centų), nominalios vertės akcij</w:t>
      </w:r>
      <w:r>
        <w:t>as</w:t>
      </w:r>
      <w:r w:rsidRPr="00016F42">
        <w:t xml:space="preserve">, </w:t>
      </w:r>
      <w:r w:rsidR="007D2AAF">
        <w:t xml:space="preserve">o 0,07 Eur (septyni centai) sudarytų akcijų priedų (akcijų nominalių verčių perviršio) sumą; </w:t>
      </w:r>
    </w:p>
    <w:p w:rsidR="007D2AAF" w:rsidRDefault="00AA5899" w:rsidP="007D2AAF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</w:t>
      </w:r>
      <w:r>
        <w:t>15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tinklus, unikalus Nr. 4400-</w:t>
      </w:r>
      <w:r>
        <w:t>4853-3310</w:t>
      </w:r>
      <w:r w:rsidRPr="00016F42">
        <w:t xml:space="preserve">, pažymėjimas plane – </w:t>
      </w:r>
      <w:r>
        <w:t>K</w:t>
      </w:r>
      <w:r w:rsidRPr="00016F42">
        <w:t>L</w:t>
      </w:r>
      <w:r>
        <w:t>15</w:t>
      </w:r>
      <w:r w:rsidRPr="00016F42">
        <w:t xml:space="preserve">, paskirtis – nuotekų šalinimo tinklų, ilgis – </w:t>
      </w:r>
      <w:r>
        <w:t>3,61</w:t>
      </w:r>
      <w:r w:rsidRPr="00016F42">
        <w:t xml:space="preserve"> m, statybos metai – </w:t>
      </w:r>
      <w:r>
        <w:t>2017</w:t>
      </w:r>
      <w:r w:rsidRPr="00016F42">
        <w:t xml:space="preserve">, vertintojų nustatyta turto vertė – </w:t>
      </w:r>
      <w:r>
        <w:t>2 645</w:t>
      </w:r>
      <w:r w:rsidRPr="00016F42">
        <w:t xml:space="preserve"> Eur </w:t>
      </w:r>
      <w:r>
        <w:t xml:space="preserve">(du </w:t>
      </w:r>
      <w:r w:rsidRPr="00016F42">
        <w:t>tūkstanči</w:t>
      </w:r>
      <w:r>
        <w:t>ai šeši šimtai keturiasdešimt penki e</w:t>
      </w:r>
      <w:r w:rsidRPr="00016F42">
        <w:t>ur</w:t>
      </w:r>
      <w:r>
        <w:t>ai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2</w:t>
      </w:r>
      <w:r w:rsidR="007D2AAF">
        <w:t> </w:t>
      </w:r>
      <w:r>
        <w:t>64</w:t>
      </w:r>
      <w:r w:rsidR="007D2AAF">
        <w:t>4,80</w:t>
      </w:r>
      <w:r>
        <w:t xml:space="preserve"> </w:t>
      </w:r>
      <w:r w:rsidRPr="00016F42">
        <w:t xml:space="preserve">Eur </w:t>
      </w:r>
      <w:r>
        <w:t xml:space="preserve">(dviem </w:t>
      </w:r>
      <w:r w:rsidRPr="00016F42">
        <w:t>tūkstanči</w:t>
      </w:r>
      <w:r>
        <w:t xml:space="preserve">ais šešiais šimtais keturiasdešimt </w:t>
      </w:r>
      <w:r w:rsidR="007D2AAF">
        <w:t>keturiais</w:t>
      </w:r>
      <w:r>
        <w:t xml:space="preserve"> e</w:t>
      </w:r>
      <w:r w:rsidRPr="00016F42">
        <w:t>ur</w:t>
      </w:r>
      <w:r>
        <w:t>ais</w:t>
      </w:r>
      <w:r w:rsidR="007D2AAF">
        <w:t>, aštuoniasdešimčia centų</w:t>
      </w:r>
      <w:r w:rsidRPr="00016F42">
        <w:t>), išleidžiant Anykščių rajono savivaldybei nuosavybės teise priklausanči</w:t>
      </w:r>
      <w:r>
        <w:t>ų</w:t>
      </w:r>
      <w:r w:rsidR="00F61A42">
        <w:t xml:space="preserve"> </w:t>
      </w:r>
      <w:r w:rsidR="00F61A42" w:rsidRPr="00016F42">
        <w:t>–</w:t>
      </w:r>
      <w:r>
        <w:t xml:space="preserve"> 9 120</w:t>
      </w:r>
      <w:r w:rsidRPr="00016F42">
        <w:t xml:space="preserve"> (</w:t>
      </w:r>
      <w:r>
        <w:t>devynis</w:t>
      </w:r>
      <w:r w:rsidRPr="00016F42">
        <w:t xml:space="preserve"> tūkstanči</w:t>
      </w:r>
      <w:r>
        <w:t xml:space="preserve">us vieną šimtą dvidešimt) </w:t>
      </w:r>
      <w:r w:rsidRPr="00016F42">
        <w:t>paprast</w:t>
      </w:r>
      <w:r>
        <w:t>ųjų</w:t>
      </w:r>
      <w:r w:rsidRPr="00016F42">
        <w:t xml:space="preserve"> vardin</w:t>
      </w:r>
      <w:r>
        <w:t>ių</w:t>
      </w:r>
      <w:r w:rsidRPr="00016F42">
        <w:t xml:space="preserve"> 0,29 euro (dvidešimt devynių centų), nominalios vertės akcij</w:t>
      </w:r>
      <w:r>
        <w:t>as</w:t>
      </w:r>
      <w:r w:rsidRPr="00016F42">
        <w:t xml:space="preserve">, </w:t>
      </w:r>
      <w:r w:rsidR="007D2AAF">
        <w:t xml:space="preserve">o 0,20 Eur (dvidešimt centų) sudarytų akcijų priedų (akcijų nominalių verčių perviršio) sumą; </w:t>
      </w:r>
    </w:p>
    <w:p w:rsidR="007D2AAF" w:rsidRDefault="009B4CEA" w:rsidP="007D2AAF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.1</w:t>
      </w:r>
      <w:r>
        <w:t>6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</w:t>
      </w:r>
      <w:r>
        <w:t>buitinių</w:t>
      </w:r>
      <w:r w:rsidRPr="00016F42">
        <w:t xml:space="preserve"> nuotekų tinklus, unikalus Nr. 4400-</w:t>
      </w:r>
      <w:r w:rsidR="00F223D7">
        <w:t>2395-4132</w:t>
      </w:r>
      <w:r w:rsidRPr="00016F42">
        <w:t xml:space="preserve">, pažymėjimas plane – </w:t>
      </w:r>
      <w:r w:rsidR="00F223D7">
        <w:t>KF</w:t>
      </w:r>
      <w:r w:rsidRPr="00016F42">
        <w:t xml:space="preserve">, paskirtis – nuotekų šalinimo tinklų, ilgis – </w:t>
      </w:r>
      <w:r w:rsidR="00F223D7">
        <w:t>23,57</w:t>
      </w:r>
      <w:r w:rsidRPr="00016F42">
        <w:t xml:space="preserve"> m, statybos metai – </w:t>
      </w:r>
      <w:r>
        <w:t>201</w:t>
      </w:r>
      <w:r w:rsidR="00F223D7">
        <w:t>2</w:t>
      </w:r>
      <w:r w:rsidRPr="00016F42">
        <w:t xml:space="preserve">, vertintojų nustatyta turto vertė – </w:t>
      </w:r>
      <w:r w:rsidR="00F223D7">
        <w:t>2 047</w:t>
      </w:r>
      <w:r w:rsidRPr="00016F42">
        <w:t xml:space="preserve"> Eur </w:t>
      </w:r>
      <w:r>
        <w:t>(du</w:t>
      </w:r>
      <w:r w:rsidRPr="00016F42">
        <w:t xml:space="preserve"> tūkstanči</w:t>
      </w:r>
      <w:r>
        <w:t xml:space="preserve">ai </w:t>
      </w:r>
      <w:r w:rsidR="00F223D7">
        <w:t>keturiasdešimt septyni</w:t>
      </w:r>
      <w:r w:rsidRPr="00016F42">
        <w:t xml:space="preserve"> eur</w:t>
      </w:r>
      <w:r w:rsidR="00F223D7">
        <w:t>ai</w:t>
      </w:r>
      <w:r w:rsidRPr="00016F42">
        <w:t xml:space="preserve">), padidinant uždarosios akcinės bendrovės „Anykščių vandenys“ įstatinį kapitalą Anykščių rajono savivaldybės nepiniginiu įnašu – </w:t>
      </w:r>
      <w:r w:rsidR="00F223D7">
        <w:t>2</w:t>
      </w:r>
      <w:r w:rsidR="007D2AAF">
        <w:t> </w:t>
      </w:r>
      <w:r w:rsidR="00F223D7">
        <w:t>04</w:t>
      </w:r>
      <w:r w:rsidR="007D2AAF">
        <w:t>6,82</w:t>
      </w:r>
      <w:r w:rsidR="00F223D7" w:rsidRPr="00016F42">
        <w:t xml:space="preserve"> Eur </w:t>
      </w:r>
      <w:r w:rsidR="00F223D7">
        <w:t>(dviem</w:t>
      </w:r>
      <w:r w:rsidR="00F223D7" w:rsidRPr="00016F42">
        <w:t xml:space="preserve"> tūkstanči</w:t>
      </w:r>
      <w:r w:rsidR="00F223D7">
        <w:t xml:space="preserve">ais keturiasdešimt </w:t>
      </w:r>
      <w:r w:rsidR="007D2AAF">
        <w:t>šešiais</w:t>
      </w:r>
      <w:r w:rsidRPr="00016F42">
        <w:t xml:space="preserve"> eur</w:t>
      </w:r>
      <w:r w:rsidR="00F223D7">
        <w:t>ais</w:t>
      </w:r>
      <w:r w:rsidR="007D2AAF">
        <w:t>, aštuoniasdešimt dviem centais</w:t>
      </w:r>
      <w:r w:rsidRPr="00016F42">
        <w:t>), išleidžiant Anykščių rajono savivaldybei nuosavybės teise priklausančias –</w:t>
      </w:r>
      <w:r>
        <w:t xml:space="preserve"> </w:t>
      </w:r>
      <w:r w:rsidR="00F223D7">
        <w:t>7 058</w:t>
      </w:r>
      <w:r w:rsidRPr="00016F42">
        <w:t xml:space="preserve"> (</w:t>
      </w:r>
      <w:r w:rsidR="00F223D7">
        <w:t>septynis</w:t>
      </w:r>
      <w:r w:rsidRPr="00016F42">
        <w:t xml:space="preserve"> tūkstančius </w:t>
      </w:r>
      <w:r w:rsidR="00F223D7">
        <w:t>penkiasdešimt aštuonias</w:t>
      </w:r>
      <w:r w:rsidRPr="00016F42">
        <w:t xml:space="preserve">) paprastąsias vardines 0,29 euro (dvidešimt devynių centų), nominalios vertės akcijas, </w:t>
      </w:r>
      <w:r w:rsidR="007D2AAF">
        <w:t xml:space="preserve">o 0,18 Eur (aštuoniolika centų) sudarytų akcijų priedų (akcijų nominalių verčių perviršio) sumą; </w:t>
      </w:r>
    </w:p>
    <w:p w:rsidR="007D2AAF" w:rsidRDefault="009101CC" w:rsidP="007D2AAF">
      <w:pPr>
        <w:spacing w:line="360" w:lineRule="auto"/>
        <w:ind w:firstLine="720"/>
        <w:jc w:val="both"/>
      </w:pPr>
      <w:r w:rsidRPr="00016F42">
        <w:t>1.</w:t>
      </w:r>
      <w:r>
        <w:t>10</w:t>
      </w:r>
      <w:r w:rsidRPr="00016F42">
        <w:t>.1</w:t>
      </w:r>
      <w:r>
        <w:t>7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</w:t>
      </w:r>
      <w:r>
        <w:t>lietaus</w:t>
      </w:r>
      <w:r w:rsidRPr="00016F42">
        <w:t xml:space="preserve"> nuotekų tinklus, unikalus Nr. 4400-</w:t>
      </w:r>
      <w:r>
        <w:t>2395-4154</w:t>
      </w:r>
      <w:r w:rsidRPr="00016F42">
        <w:t xml:space="preserve">, pažymėjimas plane – </w:t>
      </w:r>
      <w:r>
        <w:t>KF</w:t>
      </w:r>
      <w:r w:rsidRPr="00016F42">
        <w:t xml:space="preserve">, paskirtis – nuotekų šalinimo tinklų, ilgis – </w:t>
      </w:r>
      <w:r>
        <w:t>14,35</w:t>
      </w:r>
      <w:r w:rsidRPr="00016F42">
        <w:t xml:space="preserve"> m, statybos metai – </w:t>
      </w:r>
      <w:r>
        <w:t>2012</w:t>
      </w:r>
      <w:r w:rsidRPr="00016F42">
        <w:t xml:space="preserve">, vertintojų nustatyta turto vertė – </w:t>
      </w:r>
      <w:r>
        <w:t>1 167</w:t>
      </w:r>
      <w:r w:rsidRPr="00016F42">
        <w:t xml:space="preserve"> Eur </w:t>
      </w:r>
      <w:r>
        <w:t xml:space="preserve">(vienas </w:t>
      </w:r>
      <w:r w:rsidRPr="00016F42">
        <w:t>tūkstan</w:t>
      </w:r>
      <w:r>
        <w:t>tis vienas šimtas  šešiasdešimt septyni</w:t>
      </w:r>
      <w:r w:rsidRPr="00016F42">
        <w:t xml:space="preserve"> eur</w:t>
      </w:r>
      <w:r>
        <w:t>ai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1</w:t>
      </w:r>
      <w:r w:rsidR="007D2AAF">
        <w:t> </w:t>
      </w:r>
      <w:r>
        <w:t>16</w:t>
      </w:r>
      <w:r w:rsidR="007D2AAF">
        <w:t>6,96</w:t>
      </w:r>
      <w:r w:rsidRPr="00016F42">
        <w:t xml:space="preserve"> Eur </w:t>
      </w:r>
      <w:r>
        <w:t xml:space="preserve">(vienu </w:t>
      </w:r>
      <w:r w:rsidRPr="00016F42">
        <w:t>tūkstan</w:t>
      </w:r>
      <w:r>
        <w:t xml:space="preserve">čiu vienu šimtu šešiasdešimt </w:t>
      </w:r>
      <w:r w:rsidR="007D2AAF">
        <w:t>šešiais</w:t>
      </w:r>
      <w:r w:rsidRPr="00016F42">
        <w:t xml:space="preserve"> eur</w:t>
      </w:r>
      <w:r>
        <w:t>ais</w:t>
      </w:r>
      <w:r w:rsidR="007D2AAF">
        <w:t>, devyniasdešimt šešiais centais</w:t>
      </w:r>
      <w:r w:rsidRPr="00016F42">
        <w:t>), išleidžiant Anykščių rajono savivaldybei nuosavybės teise priklausančias –</w:t>
      </w:r>
      <w:r>
        <w:t xml:space="preserve"> 4 024</w:t>
      </w:r>
      <w:r w:rsidRPr="00016F42">
        <w:t xml:space="preserve"> (</w:t>
      </w:r>
      <w:r>
        <w:t xml:space="preserve">keturis </w:t>
      </w:r>
      <w:r w:rsidRPr="00016F42">
        <w:t xml:space="preserve">tūkstančius </w:t>
      </w:r>
      <w:r>
        <w:t>dvidešimt keturias</w:t>
      </w:r>
      <w:r w:rsidRPr="00016F42">
        <w:t xml:space="preserve">) paprastąsias vardines 0,29 euro (dvidešimt devynių centų), nominalios vertės akcijas, </w:t>
      </w:r>
      <w:r w:rsidR="007D2AAF">
        <w:t xml:space="preserve">o 0,04 Eur (keturi centai) sudarytų akcijų priedų (akcijų nominalių verčių perviršio) sumą; </w:t>
      </w:r>
    </w:p>
    <w:p w:rsidR="000A59A2" w:rsidRDefault="00A038AE" w:rsidP="000A59A2">
      <w:pPr>
        <w:spacing w:line="360" w:lineRule="auto"/>
        <w:ind w:firstLine="720"/>
        <w:jc w:val="both"/>
      </w:pPr>
      <w:r w:rsidRPr="00A038AE">
        <w:t>1.11.</w:t>
      </w:r>
      <w:r w:rsidRPr="00A038AE">
        <w:rPr>
          <w:bCs/>
        </w:rPr>
        <w:t xml:space="preserve"> </w:t>
      </w:r>
      <w:r>
        <w:rPr>
          <w:bCs/>
        </w:rPr>
        <w:t xml:space="preserve">perduodant </w:t>
      </w:r>
      <w:r>
        <w:t xml:space="preserve">Anykščių rajono savivaldybei nuosavybės teise priklausantį Anykščių rajono savivaldybės administracijos patikėjimo teise valdomą ilgalaikį materialųjį turtą, Anykščiai, Šventosios g., </w:t>
      </w:r>
      <w:r>
        <w:rPr>
          <w:bCs/>
        </w:rPr>
        <w:t xml:space="preserve">nuotekų </w:t>
      </w:r>
      <w:r w:rsidRPr="00D13526">
        <w:t>šalinimo tinkl</w:t>
      </w:r>
      <w:r>
        <w:t xml:space="preserve">us-lietaus nuotekų šalinimo tinklus, unikalus Nr. 4400-5133-4048, </w:t>
      </w:r>
      <w:r>
        <w:lastRenderedPageBreak/>
        <w:t>pažymėjimas plane – L, paskirtis – nuotekų šalinimo tinklų, ilgis – 590,26 m, statybos metai – 1980, vertintojų nustatyta turto vertė – 81 990 Eur (aštuoniasdešimt vienas tūkstantis devyni šimtai devyniasdešimt eurų), padidinant uždarosios akcinės bendrovės „Anykščių vandenys“ įstatinį kapitalą Anykščių rajono savivaldybės nepiniginiu įnašu – 81</w:t>
      </w:r>
      <w:r w:rsidR="000A59A2">
        <w:t> </w:t>
      </w:r>
      <w:r>
        <w:t>9</w:t>
      </w:r>
      <w:r w:rsidR="000A59A2">
        <w:t>89,96</w:t>
      </w:r>
      <w:r>
        <w:t xml:space="preserve"> Eur (aštuoniasdešimt vienu tūkstančiu devyniais šimtais </w:t>
      </w:r>
      <w:r w:rsidR="000A59A2">
        <w:t>aštuoniasdešimt devyniais</w:t>
      </w:r>
      <w:r>
        <w:t xml:space="preserve"> eur</w:t>
      </w:r>
      <w:r w:rsidR="000A59A2">
        <w:t>ais, devyniasdešimt šešiais</w:t>
      </w:r>
      <w:r>
        <w:t xml:space="preserve">), išleidžiant Anykščių rajono savivaldybei nuosavybės teise priklausančias </w:t>
      </w:r>
      <w:r w:rsidRPr="00016F42">
        <w:t>–</w:t>
      </w:r>
      <w:r>
        <w:t xml:space="preserve"> 282 724 (du šimtus aštuoniasdešimt du tūkstančius septynis šimtus dvidešimt keturias) paprastąsias vardines 0,29 euro (dvidešimt devynių centų), nominalios vertės akcijas,</w:t>
      </w:r>
      <w:r w:rsidRPr="00CE5919">
        <w:t xml:space="preserve"> </w:t>
      </w:r>
      <w:r w:rsidR="000A59A2">
        <w:t xml:space="preserve">o 0,04 Eur (keturi centai) sudarytų akcijų priedų (akcijų nominalių verčių perviršio) sumą; </w:t>
      </w:r>
    </w:p>
    <w:p w:rsidR="00F858BC" w:rsidRPr="00016F42" w:rsidRDefault="00F858BC" w:rsidP="00F858BC">
      <w:pPr>
        <w:spacing w:line="360" w:lineRule="auto"/>
        <w:ind w:firstLine="720"/>
        <w:jc w:val="both"/>
      </w:pPr>
      <w:r w:rsidRPr="00016F42">
        <w:t>1.</w:t>
      </w:r>
      <w:r>
        <w:t>12</w:t>
      </w:r>
      <w:r w:rsidRPr="00016F42">
        <w:t>.</w:t>
      </w:r>
      <w:r w:rsidRPr="00016F42">
        <w:rPr>
          <w:bCs/>
        </w:rPr>
        <w:t xml:space="preserve"> perduodant </w:t>
      </w:r>
      <w:r w:rsidRPr="00016F42">
        <w:t xml:space="preserve">Anykščių rajono savivaldybei nuosavybės teise priklausantį Anykščių rajono savivaldybės administracijos patikėjimo teise valdomą ilgalaikį materialųjį turtą, Anykščiai, </w:t>
      </w:r>
      <w:r>
        <w:t>Vilniaus</w:t>
      </w:r>
      <w:r w:rsidRPr="00016F42">
        <w:t xml:space="preserve"> g.:</w:t>
      </w:r>
    </w:p>
    <w:p w:rsidR="000A59A2" w:rsidRDefault="00F858BC" w:rsidP="000A59A2">
      <w:pPr>
        <w:spacing w:line="360" w:lineRule="auto"/>
        <w:ind w:firstLine="720"/>
        <w:jc w:val="both"/>
      </w:pPr>
      <w:r w:rsidRPr="00016F42">
        <w:t>1.</w:t>
      </w:r>
      <w:r w:rsidR="0016025E">
        <w:t>12</w:t>
      </w:r>
      <w:r w:rsidRPr="00016F42">
        <w:t xml:space="preserve">.1. </w:t>
      </w:r>
      <w:r w:rsidRPr="00016F42">
        <w:rPr>
          <w:bCs/>
        </w:rPr>
        <w:t xml:space="preserve">nuotekų </w:t>
      </w:r>
      <w:r w:rsidRPr="00016F42">
        <w:t>šalinimo tinklus-lietaus nuotekų šalinimo tinklus, unikalus Nr. 4400-5133-</w:t>
      </w:r>
      <w:r w:rsidR="0016025E">
        <w:t>3840</w:t>
      </w:r>
      <w:r w:rsidRPr="00016F42">
        <w:t xml:space="preserve">, pažymėjimas plane – L, paskirtis – nuotekų šalinimo tinklų, ilgis – </w:t>
      </w:r>
      <w:r w:rsidR="0016025E">
        <w:t>31,33</w:t>
      </w:r>
      <w:r w:rsidRPr="00016F42">
        <w:t xml:space="preserve"> m, statybos metai – 19</w:t>
      </w:r>
      <w:r w:rsidR="0016025E">
        <w:t>76</w:t>
      </w:r>
      <w:r w:rsidRPr="00016F42">
        <w:t xml:space="preserve">, vertintojų nustatyta turto vertė – </w:t>
      </w:r>
      <w:r w:rsidR="0016025E">
        <w:t>683</w:t>
      </w:r>
      <w:r w:rsidRPr="00016F42">
        <w:t xml:space="preserve"> Eur (</w:t>
      </w:r>
      <w:r w:rsidR="0016025E">
        <w:t>šeši</w:t>
      </w:r>
      <w:r w:rsidRPr="00016F42">
        <w:t xml:space="preserve"> šimtai </w:t>
      </w:r>
      <w:r w:rsidR="0016025E">
        <w:t>aštuoniasdešimt trys</w:t>
      </w:r>
      <w:r w:rsidRPr="00016F42">
        <w:t xml:space="preserve"> eura</w:t>
      </w:r>
      <w:r w:rsidR="0016025E">
        <w:t>i</w:t>
      </w:r>
      <w:r w:rsidRPr="00016F42">
        <w:t xml:space="preserve">), padidinant uždarosios akcinės bendrovės „Anykščių vandenys“ įstatinį kapitalą Anykščių rajono savivaldybės nepiniginiu įnašu – </w:t>
      </w:r>
      <w:r w:rsidR="0016025E">
        <w:t>68</w:t>
      </w:r>
      <w:r w:rsidR="000A59A2">
        <w:t>2,95</w:t>
      </w:r>
      <w:r w:rsidR="0016025E" w:rsidRPr="00016F42">
        <w:t xml:space="preserve"> Eur (</w:t>
      </w:r>
      <w:r w:rsidR="0016025E">
        <w:t>šešiais</w:t>
      </w:r>
      <w:r w:rsidR="0016025E" w:rsidRPr="00016F42">
        <w:t xml:space="preserve"> šimtai</w:t>
      </w:r>
      <w:r w:rsidR="0016025E">
        <w:t>s</w:t>
      </w:r>
      <w:r w:rsidR="0016025E" w:rsidRPr="00016F42">
        <w:t xml:space="preserve"> </w:t>
      </w:r>
      <w:r w:rsidR="0016025E">
        <w:t xml:space="preserve">aštuoniasdešimt </w:t>
      </w:r>
      <w:r w:rsidR="000A59A2">
        <w:t>dviem</w:t>
      </w:r>
      <w:r w:rsidR="0016025E" w:rsidRPr="00016F42">
        <w:t xml:space="preserve"> eura</w:t>
      </w:r>
      <w:r w:rsidR="0016025E">
        <w:t>is</w:t>
      </w:r>
      <w:r w:rsidR="000A59A2">
        <w:t>, devyniasdešimt penkiais centais</w:t>
      </w:r>
      <w:r w:rsidRPr="00016F42">
        <w:t>), išleidžiant Anykščių rajono savivaldybei nuosavybės teise priklausančias –</w:t>
      </w:r>
      <w:r>
        <w:t xml:space="preserve"> </w:t>
      </w:r>
      <w:r w:rsidR="0016025E">
        <w:t>2 355</w:t>
      </w:r>
      <w:r w:rsidRPr="00016F42">
        <w:t xml:space="preserve"> (</w:t>
      </w:r>
      <w:r w:rsidR="0016025E">
        <w:t>du</w:t>
      </w:r>
      <w:r w:rsidRPr="00016F42">
        <w:t xml:space="preserve"> tūkstančius </w:t>
      </w:r>
      <w:r w:rsidR="0016025E">
        <w:t>tris</w:t>
      </w:r>
      <w:r w:rsidRPr="00016F42">
        <w:t xml:space="preserve"> šimtus </w:t>
      </w:r>
      <w:r w:rsidR="0016025E">
        <w:t>penkiasdešimt penkias</w:t>
      </w:r>
      <w:r w:rsidRPr="00016F42">
        <w:t xml:space="preserve">) paprastąsias vardines 0,29 euro (dvidešimt devynių centų), nominalios vertės akcijas, </w:t>
      </w:r>
      <w:r w:rsidR="000A59A2">
        <w:t xml:space="preserve">o 0,05 Eur (penki centai) sudarytų akcijų priedų (akcijų nominalių verčių perviršio) sumą; </w:t>
      </w:r>
    </w:p>
    <w:p w:rsidR="00FC3628" w:rsidRDefault="0016025E" w:rsidP="00FC3628">
      <w:pPr>
        <w:spacing w:line="360" w:lineRule="auto"/>
        <w:ind w:firstLine="720"/>
        <w:jc w:val="both"/>
      </w:pPr>
      <w:r w:rsidRPr="00016F42">
        <w:t>1.</w:t>
      </w:r>
      <w:r>
        <w:t>12</w:t>
      </w:r>
      <w:r w:rsidRPr="00016F42">
        <w:t>.</w:t>
      </w:r>
      <w:r>
        <w:t>2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šalinimo tinklus, unikalus Nr. 4400-513</w:t>
      </w:r>
      <w:r>
        <w:t>4-2817</w:t>
      </w:r>
      <w:r w:rsidRPr="00016F42">
        <w:t xml:space="preserve">, pažymėjimas plane – L, paskirtis – nuotekų šalinimo tinklų, ilgis – </w:t>
      </w:r>
      <w:r>
        <w:t>867,93</w:t>
      </w:r>
      <w:r w:rsidRPr="00016F42">
        <w:t xml:space="preserve"> m, statybos metai – 19</w:t>
      </w:r>
      <w:r>
        <w:t>76</w:t>
      </w:r>
      <w:r w:rsidRPr="00016F42">
        <w:t xml:space="preserve">, vertintojų nustatyta turto vertė – </w:t>
      </w:r>
      <w:r>
        <w:t>22 935</w:t>
      </w:r>
      <w:r w:rsidRPr="00016F42">
        <w:t xml:space="preserve"> Eur (</w:t>
      </w:r>
      <w:r>
        <w:t>dvidešimt du tūkstančiai devyni šimtai trisdešimt penki</w:t>
      </w:r>
      <w:r w:rsidRPr="00016F42">
        <w:t xml:space="preserve"> eura</w:t>
      </w:r>
      <w:r>
        <w:t>i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22</w:t>
      </w:r>
      <w:r w:rsidR="00FC3628">
        <w:t> </w:t>
      </w:r>
      <w:r>
        <w:t>93</w:t>
      </w:r>
      <w:r w:rsidR="00FC3628">
        <w:t>4,94</w:t>
      </w:r>
      <w:r w:rsidRPr="00016F42">
        <w:t xml:space="preserve"> Eur (</w:t>
      </w:r>
      <w:r>
        <w:t xml:space="preserve">dvidešimt dviem tūkstančiais devyniais šimtais trisdešimt </w:t>
      </w:r>
      <w:r w:rsidR="00FC3628">
        <w:t>keturiais</w:t>
      </w:r>
      <w:r w:rsidRPr="00016F42">
        <w:t xml:space="preserve"> eura</w:t>
      </w:r>
      <w:r>
        <w:t>is</w:t>
      </w:r>
      <w:r w:rsidR="00FC3628">
        <w:t>, devyniasdešimt keturiais centais</w:t>
      </w:r>
      <w:r w:rsidRPr="00016F42">
        <w:t>), išleidžiant Anykščių rajono savivaldybei nuosavybės teise priklausančias –</w:t>
      </w:r>
      <w:r>
        <w:t xml:space="preserve"> 79 086</w:t>
      </w:r>
      <w:r w:rsidRPr="00016F42">
        <w:t xml:space="preserve"> (</w:t>
      </w:r>
      <w:r>
        <w:t xml:space="preserve">septyniasdešimt devynis </w:t>
      </w:r>
      <w:r w:rsidRPr="00016F42">
        <w:t xml:space="preserve">tūkstančius </w:t>
      </w:r>
      <w:r>
        <w:t>aštuoniasdešimt šešias</w:t>
      </w:r>
      <w:r w:rsidRPr="00016F42">
        <w:t xml:space="preserve">) paprastąsias vardines 0,29 euro (dvidešimt devynių centų), nominalios vertės akcijas, </w:t>
      </w:r>
      <w:r w:rsidR="00FC3628">
        <w:t xml:space="preserve">o 0,06 Eur (šeši centai) sudarytų akcijų priedų (akcijų nominalių verčių perviršio) sumą; </w:t>
      </w:r>
    </w:p>
    <w:p w:rsidR="00D557B7" w:rsidRPr="00016F42" w:rsidRDefault="00D557B7" w:rsidP="00D557B7">
      <w:pPr>
        <w:spacing w:line="360" w:lineRule="auto"/>
        <w:ind w:firstLine="720"/>
        <w:jc w:val="both"/>
      </w:pPr>
      <w:r w:rsidRPr="00016F42">
        <w:t>1.</w:t>
      </w:r>
      <w:r>
        <w:t>13</w:t>
      </w:r>
      <w:r w:rsidRPr="00016F42">
        <w:t>.</w:t>
      </w:r>
      <w:r w:rsidRPr="00016F42">
        <w:rPr>
          <w:bCs/>
        </w:rPr>
        <w:t xml:space="preserve"> perduodant </w:t>
      </w:r>
      <w:r w:rsidRPr="00016F42">
        <w:t xml:space="preserve">Anykščių rajono savivaldybei nuosavybės teise priklausantį Anykščių rajono savivaldybės administracijos patikėjimo teise valdomą ilgalaikį materialųjį turtą, Anykščiai, </w:t>
      </w:r>
      <w:r>
        <w:t>Taikos</w:t>
      </w:r>
      <w:r w:rsidRPr="00016F42">
        <w:t xml:space="preserve"> g.:</w:t>
      </w:r>
    </w:p>
    <w:p w:rsidR="00FC3628" w:rsidRDefault="00D557B7" w:rsidP="00FC3628">
      <w:pPr>
        <w:spacing w:line="360" w:lineRule="auto"/>
        <w:ind w:firstLine="720"/>
        <w:jc w:val="both"/>
      </w:pPr>
      <w:r w:rsidRPr="00016F42">
        <w:t>1.</w:t>
      </w:r>
      <w:r>
        <w:t>13</w:t>
      </w:r>
      <w:r w:rsidRPr="00016F42">
        <w:t xml:space="preserve">.1. </w:t>
      </w:r>
      <w:r w:rsidRPr="00016F42">
        <w:rPr>
          <w:bCs/>
        </w:rPr>
        <w:t xml:space="preserve">nuotekų </w:t>
      </w:r>
      <w:r w:rsidRPr="00016F42">
        <w:t>šalinimo tinklus-lietaus nuotekų šalinimo tinklus, unikalus Nr. 4400-5133-</w:t>
      </w:r>
      <w:r>
        <w:t>4204</w:t>
      </w:r>
      <w:r w:rsidRPr="00016F42">
        <w:t xml:space="preserve">, pažymėjimas plane – L, paskirtis – nuotekų šalinimo tinklų, ilgis – </w:t>
      </w:r>
      <w:r>
        <w:t>108,14</w:t>
      </w:r>
      <w:r w:rsidRPr="00016F42">
        <w:t xml:space="preserve"> m, statybos metai – 19</w:t>
      </w:r>
      <w:r>
        <w:t>75</w:t>
      </w:r>
      <w:r w:rsidRPr="00016F42">
        <w:t xml:space="preserve">, vertintojų nustatyta turto vertė – </w:t>
      </w:r>
      <w:r>
        <w:t>7 199</w:t>
      </w:r>
      <w:r w:rsidRPr="00016F42">
        <w:t xml:space="preserve"> Eur (</w:t>
      </w:r>
      <w:r>
        <w:t>septyni tūkstančiai vienas šimtas devyniasdešimt devyni</w:t>
      </w:r>
      <w:r w:rsidRPr="00016F42">
        <w:t xml:space="preserve"> </w:t>
      </w:r>
      <w:r w:rsidRPr="00016F42">
        <w:lastRenderedPageBreak/>
        <w:t>eura</w:t>
      </w:r>
      <w:r>
        <w:t>i</w:t>
      </w:r>
      <w:r w:rsidRPr="00016F42">
        <w:t xml:space="preserve">), padidinant uždarosios akcinės bendrovės „Anykščių vandenys“ įstatinį kapitalą Anykščių rajono savivaldybės nepiniginiu įnašu – </w:t>
      </w:r>
      <w:r w:rsidR="00ED5AE9">
        <w:t>7</w:t>
      </w:r>
      <w:r w:rsidR="00FC3628">
        <w:t> </w:t>
      </w:r>
      <w:r w:rsidR="00ED5AE9">
        <w:t>19</w:t>
      </w:r>
      <w:r w:rsidR="00FC3628">
        <w:t>8,96</w:t>
      </w:r>
      <w:r w:rsidR="00ED5AE9" w:rsidRPr="00016F42">
        <w:t xml:space="preserve"> Eur (</w:t>
      </w:r>
      <w:r w:rsidR="00ED5AE9">
        <w:t xml:space="preserve">septyniais tūkstančiais vienu šimtu devyniasdešimt </w:t>
      </w:r>
      <w:r w:rsidR="007A6830">
        <w:t>aštuoniais</w:t>
      </w:r>
      <w:r w:rsidRPr="00016F42">
        <w:t xml:space="preserve"> eura</w:t>
      </w:r>
      <w:r>
        <w:t>is</w:t>
      </w:r>
      <w:r w:rsidR="00FC3628">
        <w:t>, devyniasdešimt šešiais centais</w:t>
      </w:r>
      <w:r w:rsidRPr="00016F42">
        <w:t>), išleidžiant Anykščių rajono savivaldybei nuosavybės teise priklausančias –</w:t>
      </w:r>
      <w:r>
        <w:t xml:space="preserve"> 2</w:t>
      </w:r>
      <w:r w:rsidR="00ED5AE9">
        <w:t>4 824</w:t>
      </w:r>
      <w:r w:rsidRPr="00016F42">
        <w:t xml:space="preserve"> (</w:t>
      </w:r>
      <w:r>
        <w:t>d</w:t>
      </w:r>
      <w:r w:rsidR="00ED5AE9">
        <w:t>videšimt keturis</w:t>
      </w:r>
      <w:r w:rsidRPr="00016F42">
        <w:t xml:space="preserve"> tūkstančius </w:t>
      </w:r>
      <w:r w:rsidR="00ED5AE9">
        <w:t>aštuonis</w:t>
      </w:r>
      <w:r w:rsidRPr="00016F42">
        <w:t xml:space="preserve"> šimtus </w:t>
      </w:r>
      <w:r w:rsidR="00ED5AE9">
        <w:t>dvidešimt keturias</w:t>
      </w:r>
      <w:r w:rsidRPr="00016F42">
        <w:t>) paprastąsias vardines 0,29 euro (dvidešimt devynių centų), nominalios vertės akcijas,</w:t>
      </w:r>
      <w:r w:rsidR="00FC3628" w:rsidRPr="00FC3628">
        <w:t xml:space="preserve"> </w:t>
      </w:r>
      <w:r w:rsidR="00FC3628">
        <w:t xml:space="preserve">o 0,04 Eur (keturi centai) sudarytų akcijų priedų (akcijų nominalių verčių perviršio) sumą; </w:t>
      </w:r>
    </w:p>
    <w:p w:rsidR="00FC3628" w:rsidRDefault="00ED5AE9" w:rsidP="00FC3628">
      <w:pPr>
        <w:spacing w:line="360" w:lineRule="auto"/>
        <w:ind w:firstLine="720"/>
        <w:jc w:val="both"/>
      </w:pPr>
      <w:r w:rsidRPr="00016F42">
        <w:t>1.</w:t>
      </w:r>
      <w:r>
        <w:t>13</w:t>
      </w:r>
      <w:r w:rsidRPr="00016F42">
        <w:t>.</w:t>
      </w:r>
      <w:r>
        <w:t>2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šalinimo tinklus, unikalus Nr. 4400-5133-</w:t>
      </w:r>
      <w:r>
        <w:t>4215</w:t>
      </w:r>
      <w:r w:rsidRPr="00016F42">
        <w:t xml:space="preserve">, pažymėjimas plane – L, paskirtis – nuotekų šalinimo tinklų, ilgis – </w:t>
      </w:r>
      <w:r>
        <w:t>303,67</w:t>
      </w:r>
      <w:r w:rsidRPr="00016F42">
        <w:t xml:space="preserve"> m, statybos metai – 19</w:t>
      </w:r>
      <w:r>
        <w:t>75</w:t>
      </w:r>
      <w:r w:rsidRPr="00016F42">
        <w:t xml:space="preserve">, vertintojų nustatyta turto vertė – </w:t>
      </w:r>
      <w:r>
        <w:t>17 459</w:t>
      </w:r>
      <w:r w:rsidRPr="00016F42">
        <w:t xml:space="preserve"> Eur (</w:t>
      </w:r>
      <w:r>
        <w:t>septyniolika tūkstančių keturi šimtai penkiasdešimt devyni</w:t>
      </w:r>
      <w:r w:rsidRPr="00016F42">
        <w:t xml:space="preserve"> eura</w:t>
      </w:r>
      <w:r>
        <w:t>i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17</w:t>
      </w:r>
      <w:r w:rsidR="00FC3628">
        <w:t> </w:t>
      </w:r>
      <w:r>
        <w:t>45</w:t>
      </w:r>
      <w:r w:rsidR="00FC3628">
        <w:t xml:space="preserve">8,87 </w:t>
      </w:r>
      <w:r w:rsidRPr="00016F42">
        <w:t>Eur (</w:t>
      </w:r>
      <w:r>
        <w:t>septyniolika tūkstančių keturiais šimtais penkiasdešim</w:t>
      </w:r>
      <w:r w:rsidR="00685223">
        <w:t>t</w:t>
      </w:r>
      <w:r>
        <w:t xml:space="preserve"> </w:t>
      </w:r>
      <w:r w:rsidR="00FC3628">
        <w:t>aštuoniais</w:t>
      </w:r>
      <w:r w:rsidRPr="00016F42">
        <w:t xml:space="preserve"> eura</w:t>
      </w:r>
      <w:r>
        <w:t>is</w:t>
      </w:r>
      <w:r w:rsidR="00FC3628">
        <w:t>, aštuoniasdešimt septyniais centais</w:t>
      </w:r>
      <w:r w:rsidRPr="00016F42">
        <w:t>), išleidžiant Anykščių rajono savivaldybei nuosavybės teise priklausančias –</w:t>
      </w:r>
      <w:r>
        <w:t xml:space="preserve"> 60 203</w:t>
      </w:r>
      <w:r w:rsidRPr="00016F42">
        <w:t xml:space="preserve"> (</w:t>
      </w:r>
      <w:r>
        <w:t>šešiasdešimt tūkstančių du</w:t>
      </w:r>
      <w:r w:rsidRPr="00016F42">
        <w:t xml:space="preserve"> </w:t>
      </w:r>
      <w:r w:rsidR="00533D13">
        <w:t xml:space="preserve">šimtus </w:t>
      </w:r>
      <w:r>
        <w:t>tris</w:t>
      </w:r>
      <w:r w:rsidRPr="00016F42">
        <w:t xml:space="preserve">) paprastąsias vardines 0,29 euro (dvidešimt devynių centų), nominalios vertės akcijas, </w:t>
      </w:r>
      <w:r w:rsidR="00FC3628">
        <w:t xml:space="preserve">o 0,13 Eur (trylika centų) sudarytų akcijų priedų (akcijų nominalių verčių perviršio) sumą; </w:t>
      </w:r>
    </w:p>
    <w:p w:rsidR="00FC3628" w:rsidRDefault="007B26F1" w:rsidP="00FC3628">
      <w:pPr>
        <w:spacing w:line="360" w:lineRule="auto"/>
        <w:ind w:firstLine="720"/>
        <w:jc w:val="both"/>
      </w:pPr>
      <w:r w:rsidRPr="00016F42">
        <w:t>1.</w:t>
      </w:r>
      <w:r>
        <w:t>13</w:t>
      </w:r>
      <w:r w:rsidRPr="00016F42">
        <w:t>.</w:t>
      </w:r>
      <w:r>
        <w:t>3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tinklus-lietaus nuotekų šalinimo tinklus, unikalus Nr. 4400-5133-</w:t>
      </w:r>
      <w:r>
        <w:t>42</w:t>
      </w:r>
      <w:r w:rsidR="00DD192C">
        <w:t>26</w:t>
      </w:r>
      <w:r w:rsidRPr="00016F42">
        <w:t xml:space="preserve">, pažymėjimas plane – L, paskirtis – nuotekų šalinimo tinklų, ilgis – </w:t>
      </w:r>
      <w:r w:rsidR="00DD192C">
        <w:t>294,69</w:t>
      </w:r>
      <w:r w:rsidRPr="00016F42">
        <w:t xml:space="preserve"> m, statybos metai – 19</w:t>
      </w:r>
      <w:r>
        <w:t>75</w:t>
      </w:r>
      <w:r w:rsidRPr="00016F42">
        <w:t xml:space="preserve">, vertintojų nustatyta turto vertė – </w:t>
      </w:r>
      <w:r>
        <w:t>1</w:t>
      </w:r>
      <w:r w:rsidR="00FA0D58">
        <w:t>4 345</w:t>
      </w:r>
      <w:r w:rsidRPr="00016F42">
        <w:t xml:space="preserve"> Eur (</w:t>
      </w:r>
      <w:r w:rsidR="00FA0D58">
        <w:t>keturiolika</w:t>
      </w:r>
      <w:r>
        <w:t xml:space="preserve"> tūkstančių </w:t>
      </w:r>
      <w:r w:rsidR="00FA0D58">
        <w:t>trys</w:t>
      </w:r>
      <w:r>
        <w:t xml:space="preserve"> šimtai </w:t>
      </w:r>
      <w:r w:rsidR="00FA0D58">
        <w:t>keturiasdešimt penki</w:t>
      </w:r>
      <w:r w:rsidRPr="00016F42">
        <w:t xml:space="preserve"> eura</w:t>
      </w:r>
      <w:r>
        <w:t>i</w:t>
      </w:r>
      <w:r w:rsidRPr="00016F42">
        <w:t xml:space="preserve">), padidinant uždarosios akcinės bendrovės „Anykščių vandenys“ įstatinį kapitalą Anykščių rajono savivaldybės nepiniginiu įnašu – </w:t>
      </w:r>
      <w:r w:rsidR="001C3470">
        <w:t>1</w:t>
      </w:r>
      <w:r w:rsidR="001F7D47">
        <w:t>4</w:t>
      </w:r>
      <w:r w:rsidR="00FC3628">
        <w:t> </w:t>
      </w:r>
      <w:r w:rsidR="001F7D47">
        <w:t>34</w:t>
      </w:r>
      <w:r w:rsidR="00FC3628">
        <w:t>4,85</w:t>
      </w:r>
      <w:r w:rsidR="001F7D47" w:rsidRPr="00016F42">
        <w:t xml:space="preserve"> Eur (</w:t>
      </w:r>
      <w:r w:rsidR="001F7D47">
        <w:t xml:space="preserve">keturiolika tūkstančių trimis šimtais keturiasdešimt </w:t>
      </w:r>
      <w:r w:rsidR="00FC3628">
        <w:t>keturiais</w:t>
      </w:r>
      <w:r w:rsidR="001F7D47">
        <w:t xml:space="preserve"> </w:t>
      </w:r>
      <w:r w:rsidRPr="00016F42">
        <w:t>eura</w:t>
      </w:r>
      <w:r>
        <w:t>is</w:t>
      </w:r>
      <w:r w:rsidR="00FC3628">
        <w:t>, aštuoniasdešimt penkiais centais</w:t>
      </w:r>
      <w:r w:rsidRPr="00016F42">
        <w:t>), išleidžiant Anykščių rajono savivaldybei nuosavybės teise priklausančias –</w:t>
      </w:r>
      <w:r>
        <w:t xml:space="preserve"> </w:t>
      </w:r>
      <w:r w:rsidR="001F7D47" w:rsidRPr="00534B9C">
        <w:t>49 465</w:t>
      </w:r>
      <w:r w:rsidRPr="00534B9C">
        <w:t xml:space="preserve"> (</w:t>
      </w:r>
      <w:r w:rsidR="00534B9C" w:rsidRPr="00534B9C">
        <w:t>keturiasdešimt devynis</w:t>
      </w:r>
      <w:r w:rsidRPr="00534B9C">
        <w:t xml:space="preserve"> tūkstanči</w:t>
      </w:r>
      <w:r w:rsidR="00534B9C" w:rsidRPr="00534B9C">
        <w:t>us keturis šimtus šešiasdešimt penkias</w:t>
      </w:r>
      <w:r w:rsidRPr="00534B9C">
        <w:t xml:space="preserve">) paprastąsias vardines 0,29 euro (dvidešimt devynių centų), nominalios vertės akcijas, </w:t>
      </w:r>
      <w:r w:rsidR="00FC3628">
        <w:t xml:space="preserve">o 0,15 Eur (penkiolika centų) sudarytų akcijų priedų (akcijų nominalių verčių perviršio) sumą; </w:t>
      </w:r>
    </w:p>
    <w:p w:rsidR="00511054" w:rsidRDefault="0035775F" w:rsidP="00511054">
      <w:pPr>
        <w:spacing w:line="360" w:lineRule="auto"/>
        <w:ind w:firstLine="720"/>
        <w:jc w:val="both"/>
      </w:pPr>
      <w:r w:rsidRPr="00A038AE">
        <w:t>1.1</w:t>
      </w:r>
      <w:r>
        <w:t>4</w:t>
      </w:r>
      <w:r w:rsidRPr="00A038AE">
        <w:t>.</w:t>
      </w:r>
      <w:r w:rsidRPr="00A038AE">
        <w:rPr>
          <w:bCs/>
        </w:rPr>
        <w:t xml:space="preserve"> </w:t>
      </w:r>
      <w:r>
        <w:rPr>
          <w:bCs/>
        </w:rPr>
        <w:t xml:space="preserve">perduodant </w:t>
      </w:r>
      <w:r>
        <w:t xml:space="preserve">Anykščių rajono savivaldybei nuosavybės teise priklausantį Anykščių rajono savivaldybės administracijos patikėjimo teise valdomą ilgalaikį materialųjį turtą, Anykščiai, Žiburio g., </w:t>
      </w:r>
      <w:r>
        <w:rPr>
          <w:bCs/>
        </w:rPr>
        <w:t xml:space="preserve">nuotekų </w:t>
      </w:r>
      <w:r w:rsidRPr="00D13526">
        <w:t>šalinimo tinkl</w:t>
      </w:r>
      <w:r>
        <w:t>us-lietaus nuotekų šalinimo tinklus, unikalus Nr. 4400-5133-4</w:t>
      </w:r>
      <w:r w:rsidR="0027538D">
        <w:t>237</w:t>
      </w:r>
      <w:r>
        <w:t>, pažymėjimas plane – L, paskirtis – nuotekų šalinimo tinklų, ilgis – 324,58 m, statybos metai – 1974, vertintojų nustatyta turto vertė – 24 517 Eur (dvidešimt keturi tūkstančiai penki šimtai septyniolika eurų), padidinant uždarosios akcinės bendrovės „Anykščių vandenys“ įstatinį kapitalą Anykščių rajono savivaldybės nepiniginiu įnašu – 24</w:t>
      </w:r>
      <w:r w:rsidR="00511054">
        <w:t> </w:t>
      </w:r>
      <w:r>
        <w:t>51</w:t>
      </w:r>
      <w:r w:rsidR="00511054">
        <w:t>6,89</w:t>
      </w:r>
      <w:r>
        <w:t xml:space="preserve"> Eur (dvidešimt keturiais tūkstančiais penkiais šimtais </w:t>
      </w:r>
      <w:r w:rsidR="00511054">
        <w:t>šešiolika</w:t>
      </w:r>
      <w:r>
        <w:t xml:space="preserve"> eurų</w:t>
      </w:r>
      <w:r w:rsidR="00511054">
        <w:t>, aštuoniasdešimt devyniais centais</w:t>
      </w:r>
      <w:r>
        <w:t xml:space="preserve">), išleidžiant Anykščių rajono savivaldybei nuosavybės teise priklausančias </w:t>
      </w:r>
      <w:r w:rsidRPr="00016F42">
        <w:t>–</w:t>
      </w:r>
      <w:r>
        <w:t xml:space="preserve"> 84 541 (aštuoniasdešimt keturis tūkstančius penkis šimtus keturiasdešimt vieną) </w:t>
      </w:r>
      <w:r>
        <w:lastRenderedPageBreak/>
        <w:t>paprastąją vardinę 0,29 euro (dvidešimt devynių centų), nominalios vertės akcij</w:t>
      </w:r>
      <w:r w:rsidR="00511054">
        <w:t>as</w:t>
      </w:r>
      <w:r>
        <w:t>,</w:t>
      </w:r>
      <w:r w:rsidRPr="00CE5919">
        <w:t xml:space="preserve"> </w:t>
      </w:r>
      <w:r w:rsidR="00511054">
        <w:t xml:space="preserve">o 0,11 Eur (vienuolika centų) sudarytų akcijų priedų (akcijų nominalių verčių perviršio) sumą; </w:t>
      </w:r>
    </w:p>
    <w:p w:rsidR="00972FB0" w:rsidRPr="00016F42" w:rsidRDefault="00972FB0" w:rsidP="00972FB0">
      <w:pPr>
        <w:spacing w:line="360" w:lineRule="auto"/>
        <w:ind w:firstLine="720"/>
        <w:jc w:val="both"/>
      </w:pPr>
      <w:r w:rsidRPr="00016F42">
        <w:t>1.</w:t>
      </w:r>
      <w:r>
        <w:t>15</w:t>
      </w:r>
      <w:r w:rsidRPr="00016F42">
        <w:t>.</w:t>
      </w:r>
      <w:r w:rsidRPr="00016F42">
        <w:rPr>
          <w:bCs/>
        </w:rPr>
        <w:t xml:space="preserve"> perduodant </w:t>
      </w:r>
      <w:r w:rsidRPr="00016F42">
        <w:t xml:space="preserve">Anykščių rajono savivaldybei nuosavybės teise priklausantį Anykščių rajono savivaldybės administracijos patikėjimo teise valdomą ilgalaikį materialųjį turtą, Anykščiai, </w:t>
      </w:r>
      <w:r>
        <w:t>Jono Basanavičiaus</w:t>
      </w:r>
      <w:r w:rsidRPr="00016F42">
        <w:t xml:space="preserve"> g.:</w:t>
      </w:r>
    </w:p>
    <w:p w:rsidR="00511054" w:rsidRDefault="00972FB0" w:rsidP="00511054">
      <w:pPr>
        <w:spacing w:line="360" w:lineRule="auto"/>
        <w:ind w:firstLine="720"/>
        <w:jc w:val="both"/>
      </w:pPr>
      <w:r w:rsidRPr="00016F42">
        <w:t>1.</w:t>
      </w:r>
      <w:r>
        <w:t>15</w:t>
      </w:r>
      <w:r w:rsidRPr="00016F42">
        <w:t xml:space="preserve">.1. </w:t>
      </w:r>
      <w:r w:rsidRPr="00016F42">
        <w:rPr>
          <w:bCs/>
        </w:rPr>
        <w:t xml:space="preserve">nuotekų </w:t>
      </w:r>
      <w:r w:rsidRPr="00016F42">
        <w:t xml:space="preserve">šalinimo tinklus-lietaus </w:t>
      </w:r>
      <w:r w:rsidR="002B5D42">
        <w:t>kanalizaciją</w:t>
      </w:r>
      <w:r w:rsidRPr="00016F42">
        <w:t>, unikalus Nr. 4400-</w:t>
      </w:r>
      <w:r w:rsidR="002B5D42">
        <w:t>1979-5730</w:t>
      </w:r>
      <w:r w:rsidRPr="00016F42">
        <w:t xml:space="preserve">, pažymėjimas plane – </w:t>
      </w:r>
      <w:r w:rsidR="002B5D42">
        <w:t>K</w:t>
      </w:r>
      <w:r w:rsidRPr="00016F42">
        <w:t xml:space="preserve">L, paskirtis – nuotekų šalinimo tinklų, ilgis – </w:t>
      </w:r>
      <w:r w:rsidR="002B5D42">
        <w:t>499,18</w:t>
      </w:r>
      <w:r w:rsidRPr="00016F42">
        <w:t xml:space="preserve"> m, statybos metai – </w:t>
      </w:r>
      <w:r w:rsidR="002B5D42">
        <w:t>2009</w:t>
      </w:r>
      <w:r w:rsidRPr="00016F42">
        <w:t xml:space="preserve">, vertintojų nustatyta turto vertė – </w:t>
      </w:r>
      <w:r>
        <w:t>6</w:t>
      </w:r>
      <w:r w:rsidR="002B5D42">
        <w:t>1 263</w:t>
      </w:r>
      <w:r w:rsidRPr="00016F42">
        <w:t xml:space="preserve"> Eur (</w:t>
      </w:r>
      <w:r>
        <w:t>šeši</w:t>
      </w:r>
      <w:r w:rsidR="002B5D42">
        <w:t xml:space="preserve">asdešimt vienas tūkstantis du </w:t>
      </w:r>
      <w:r w:rsidRPr="00016F42">
        <w:t xml:space="preserve">šimtai </w:t>
      </w:r>
      <w:r w:rsidR="002B5D42">
        <w:t>šešiasdešimt</w:t>
      </w:r>
      <w:r>
        <w:t xml:space="preserve"> trys</w:t>
      </w:r>
      <w:r w:rsidRPr="00016F42">
        <w:t xml:space="preserve"> eura</w:t>
      </w:r>
      <w:r>
        <w:t>i</w:t>
      </w:r>
      <w:r w:rsidRPr="00016F42">
        <w:t xml:space="preserve">), padidinant uždarosios akcinės bendrovės „Anykščių vandenys“ įstatinį kapitalą Anykščių rajono savivaldybės nepiniginiu įnašu – </w:t>
      </w:r>
      <w:r w:rsidR="00F30C6D">
        <w:t>61</w:t>
      </w:r>
      <w:r w:rsidR="00511054">
        <w:t> </w:t>
      </w:r>
      <w:r w:rsidR="00F30C6D">
        <w:t>26</w:t>
      </w:r>
      <w:r w:rsidR="00511054">
        <w:t>2,79</w:t>
      </w:r>
      <w:r w:rsidR="00F30C6D" w:rsidRPr="00016F42">
        <w:t xml:space="preserve"> Eur (</w:t>
      </w:r>
      <w:r w:rsidR="00F30C6D">
        <w:t xml:space="preserve">šešiasdešimt vienu tūkstančiu dviem </w:t>
      </w:r>
      <w:r w:rsidR="00F30C6D" w:rsidRPr="00016F42">
        <w:t>šimtai</w:t>
      </w:r>
      <w:r w:rsidR="00F30C6D">
        <w:t>s</w:t>
      </w:r>
      <w:r w:rsidR="00F30C6D" w:rsidRPr="00016F42">
        <w:t xml:space="preserve"> </w:t>
      </w:r>
      <w:r w:rsidR="00F30C6D">
        <w:t xml:space="preserve">šešiasdešimt </w:t>
      </w:r>
      <w:r w:rsidR="00511054">
        <w:t>dviem</w:t>
      </w:r>
      <w:r w:rsidRPr="00016F42">
        <w:t xml:space="preserve"> eura</w:t>
      </w:r>
      <w:r>
        <w:t>is</w:t>
      </w:r>
      <w:r w:rsidR="00511054">
        <w:t>, septyniasdešimt devyniais centais</w:t>
      </w:r>
      <w:r w:rsidRPr="00016F42">
        <w:t>), išleidžiant Anykščių rajono savivaldybei nuosavybės teise priklausančias –</w:t>
      </w:r>
      <w:r>
        <w:t xml:space="preserve"> 2</w:t>
      </w:r>
      <w:r w:rsidR="00F30C6D">
        <w:t>11 251</w:t>
      </w:r>
      <w:r w:rsidRPr="00016F42">
        <w:t xml:space="preserve"> (</w:t>
      </w:r>
      <w:r>
        <w:t>du</w:t>
      </w:r>
      <w:r w:rsidRPr="00016F42">
        <w:t xml:space="preserve"> </w:t>
      </w:r>
      <w:r w:rsidR="00F30C6D">
        <w:t xml:space="preserve">šimtus vienuolika </w:t>
      </w:r>
      <w:r w:rsidRPr="00016F42">
        <w:t>tūkstanči</w:t>
      </w:r>
      <w:r w:rsidR="00F30C6D">
        <w:t>ų du</w:t>
      </w:r>
      <w:r w:rsidRPr="00016F42">
        <w:t xml:space="preserve"> šimtus </w:t>
      </w:r>
      <w:r>
        <w:t xml:space="preserve">penkiasdešimt </w:t>
      </w:r>
      <w:r w:rsidR="00F30C6D">
        <w:t>vieną</w:t>
      </w:r>
      <w:r w:rsidRPr="00016F42">
        <w:t xml:space="preserve">) paprastąsias vardines 0,29 euro (dvidešimt devynių centų), nominalios vertės akcijas, </w:t>
      </w:r>
      <w:r w:rsidR="00511054">
        <w:t>o 0,21 Eur (</w:t>
      </w:r>
      <w:r w:rsidR="00304B41">
        <w:t>dvidešimt vienas</w:t>
      </w:r>
      <w:r w:rsidR="00511054">
        <w:t xml:space="preserve"> centa</w:t>
      </w:r>
      <w:r w:rsidR="00304B41">
        <w:t>s</w:t>
      </w:r>
      <w:r w:rsidR="00511054">
        <w:t xml:space="preserve">) sudarytų akcijų priedų (akcijų nominalių verčių perviršio) sumą; </w:t>
      </w:r>
    </w:p>
    <w:p w:rsidR="00304B41" w:rsidRDefault="007738FD" w:rsidP="00304B41">
      <w:pPr>
        <w:spacing w:line="360" w:lineRule="auto"/>
        <w:ind w:firstLine="720"/>
        <w:jc w:val="both"/>
      </w:pPr>
      <w:r w:rsidRPr="00016F42">
        <w:t>1.</w:t>
      </w:r>
      <w:r>
        <w:t>15</w:t>
      </w:r>
      <w:r w:rsidRPr="00016F42">
        <w:t>.</w:t>
      </w:r>
      <w:r>
        <w:t>2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 xml:space="preserve">šalinimo tinklus-lietaus </w:t>
      </w:r>
      <w:r>
        <w:t>kanalizacijos vamzdynus</w:t>
      </w:r>
      <w:r w:rsidRPr="00016F42">
        <w:t>, unikalus Nr. 4400-</w:t>
      </w:r>
      <w:r>
        <w:t>2213-0670</w:t>
      </w:r>
      <w:r w:rsidRPr="00016F42">
        <w:t xml:space="preserve">, pažymėjimas plane – </w:t>
      </w:r>
      <w:r>
        <w:t>K</w:t>
      </w:r>
      <w:r w:rsidRPr="00016F42">
        <w:t xml:space="preserve">L, paskirtis – nuotekų šalinimo tinklų, ilgis – </w:t>
      </w:r>
      <w:r>
        <w:t>4</w:t>
      </w:r>
      <w:r w:rsidR="00BC2055">
        <w:t>73,49</w:t>
      </w:r>
      <w:r w:rsidRPr="00016F42">
        <w:t xml:space="preserve"> m, statybos metai – </w:t>
      </w:r>
      <w:r>
        <w:t>2011</w:t>
      </w:r>
      <w:r w:rsidRPr="00016F42">
        <w:t xml:space="preserve">, vertintojų nustatyta turto vertė – </w:t>
      </w:r>
      <w:r>
        <w:t xml:space="preserve">61 </w:t>
      </w:r>
      <w:r w:rsidR="00BC2055">
        <w:t>93</w:t>
      </w:r>
      <w:r>
        <w:t>3</w:t>
      </w:r>
      <w:r w:rsidRPr="00016F42">
        <w:t xml:space="preserve"> Eur (</w:t>
      </w:r>
      <w:r>
        <w:t>šešiasdešimt vienas tūkstantis d</w:t>
      </w:r>
      <w:r w:rsidR="00BC2055">
        <w:t>evyni</w:t>
      </w:r>
      <w:r>
        <w:t xml:space="preserve"> </w:t>
      </w:r>
      <w:r w:rsidRPr="00016F42">
        <w:t xml:space="preserve">šimtai </w:t>
      </w:r>
      <w:r w:rsidR="00BC2055">
        <w:t>trisdešimt</w:t>
      </w:r>
      <w:r>
        <w:t xml:space="preserve"> trys</w:t>
      </w:r>
      <w:r w:rsidRPr="00016F42">
        <w:t xml:space="preserve"> eura</w:t>
      </w:r>
      <w:r>
        <w:t>i</w:t>
      </w:r>
      <w:r w:rsidRPr="00016F42">
        <w:t xml:space="preserve">), padidinant uždarosios akcinės bendrovės „Anykščių vandenys“ įstatinį kapitalą Anykščių rajono savivaldybės nepiniginiu įnašu – </w:t>
      </w:r>
      <w:r w:rsidR="00BC2055">
        <w:t>61</w:t>
      </w:r>
      <w:r w:rsidR="00304B41">
        <w:t> </w:t>
      </w:r>
      <w:r w:rsidR="00BC2055">
        <w:t>93</w:t>
      </w:r>
      <w:r w:rsidR="00304B41">
        <w:t>2,98</w:t>
      </w:r>
      <w:r w:rsidR="00BC2055" w:rsidRPr="00016F42">
        <w:t xml:space="preserve"> Eur (</w:t>
      </w:r>
      <w:r w:rsidR="00BC2055">
        <w:t xml:space="preserve">šešiasdešimt vienu tūkstančiu devyniais </w:t>
      </w:r>
      <w:r w:rsidR="00BC2055" w:rsidRPr="00016F42">
        <w:t>šimtai</w:t>
      </w:r>
      <w:r w:rsidR="00BC2055">
        <w:t>s</w:t>
      </w:r>
      <w:r w:rsidR="00BC2055" w:rsidRPr="00016F42">
        <w:t xml:space="preserve"> </w:t>
      </w:r>
      <w:r w:rsidR="00BC2055">
        <w:t xml:space="preserve">trisdešimt </w:t>
      </w:r>
      <w:r w:rsidR="00304B41">
        <w:t>dviem</w:t>
      </w:r>
      <w:r w:rsidRPr="00016F42">
        <w:t xml:space="preserve"> eura</w:t>
      </w:r>
      <w:r>
        <w:t>is</w:t>
      </w:r>
      <w:r w:rsidR="00304B41">
        <w:t>, devyniasdešimt aštuoniais centais</w:t>
      </w:r>
      <w:r w:rsidRPr="00016F42">
        <w:t>), išleidžiant Anykščių rajono savivaldybei nuosavybės teise priklausančias –</w:t>
      </w:r>
      <w:r>
        <w:t xml:space="preserve"> 21</w:t>
      </w:r>
      <w:r w:rsidR="00BC2055">
        <w:t>3</w:t>
      </w:r>
      <w:r>
        <w:t xml:space="preserve"> </w:t>
      </w:r>
      <w:r w:rsidR="00BC2055">
        <w:t>562</w:t>
      </w:r>
      <w:r w:rsidRPr="00016F42">
        <w:t xml:space="preserve"> (</w:t>
      </w:r>
      <w:r>
        <w:t>du</w:t>
      </w:r>
      <w:r w:rsidRPr="00016F42">
        <w:t xml:space="preserve"> </w:t>
      </w:r>
      <w:r>
        <w:t xml:space="preserve">šimtus </w:t>
      </w:r>
      <w:r w:rsidR="00BC2055">
        <w:t>trylika</w:t>
      </w:r>
      <w:r>
        <w:t xml:space="preserve"> </w:t>
      </w:r>
      <w:r w:rsidRPr="00016F42">
        <w:t>tūkstanči</w:t>
      </w:r>
      <w:r>
        <w:t xml:space="preserve">ų </w:t>
      </w:r>
      <w:r w:rsidR="00BC2055">
        <w:t xml:space="preserve">penkis </w:t>
      </w:r>
      <w:r w:rsidRPr="00016F42">
        <w:t xml:space="preserve">šimtus </w:t>
      </w:r>
      <w:r w:rsidR="00BC2055">
        <w:t>šešiasdešimt dvi</w:t>
      </w:r>
      <w:r w:rsidRPr="00016F42">
        <w:t xml:space="preserve">) paprastąsias vardines 0,29 euro (dvidešimt devynių centų), nominalios vertės akcijas, </w:t>
      </w:r>
      <w:r w:rsidR="00304B41">
        <w:t xml:space="preserve">o 0,02 Eur (du centai) sudarytų akcijų priedų (akcijų nominalių verčių perviršio) sumą; </w:t>
      </w:r>
    </w:p>
    <w:p w:rsidR="00304B41" w:rsidRDefault="001B50E2" w:rsidP="00304B41">
      <w:pPr>
        <w:spacing w:line="360" w:lineRule="auto"/>
        <w:ind w:firstLine="720"/>
        <w:jc w:val="both"/>
      </w:pPr>
      <w:r w:rsidRPr="00016F42">
        <w:t>1.</w:t>
      </w:r>
      <w:r>
        <w:t>15</w:t>
      </w:r>
      <w:r w:rsidRPr="00016F42">
        <w:t>.</w:t>
      </w:r>
      <w:r>
        <w:t>3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 xml:space="preserve">šalinimo tinklus-lietaus </w:t>
      </w:r>
      <w:r>
        <w:t>nuotekų tinklus</w:t>
      </w:r>
      <w:r w:rsidRPr="00016F42">
        <w:t>, unikalus Nr. 4400-</w:t>
      </w:r>
      <w:r>
        <w:t>3935-7845</w:t>
      </w:r>
      <w:r w:rsidRPr="00016F42">
        <w:t xml:space="preserve">, pažymėjimas plane – </w:t>
      </w:r>
      <w:r>
        <w:t>K</w:t>
      </w:r>
      <w:r w:rsidRPr="00016F42">
        <w:t xml:space="preserve">L, paskirtis – nuotekų šalinimo tinklų, ilgis – </w:t>
      </w:r>
      <w:r>
        <w:t>136,16</w:t>
      </w:r>
      <w:r w:rsidRPr="00016F42">
        <w:t xml:space="preserve"> m, statybos metai – </w:t>
      </w:r>
      <w:r>
        <w:t>2015</w:t>
      </w:r>
      <w:r w:rsidRPr="00016F42">
        <w:t xml:space="preserve">, vertintojų nustatyta turto vertė – </w:t>
      </w:r>
      <w:r>
        <w:t>10 304</w:t>
      </w:r>
      <w:r w:rsidRPr="00016F42">
        <w:t xml:space="preserve"> Eur (</w:t>
      </w:r>
      <w:r>
        <w:t xml:space="preserve">dešimt tūkstančių trys </w:t>
      </w:r>
      <w:r w:rsidRPr="00016F42">
        <w:t xml:space="preserve">šimtai </w:t>
      </w:r>
      <w:r>
        <w:t>keturi</w:t>
      </w:r>
      <w:r w:rsidRPr="00016F42">
        <w:t xml:space="preserve"> eura</w:t>
      </w:r>
      <w:r>
        <w:t>i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10</w:t>
      </w:r>
      <w:r w:rsidR="00304B41">
        <w:t> </w:t>
      </w:r>
      <w:r>
        <w:t>30</w:t>
      </w:r>
      <w:r w:rsidR="00304B41">
        <w:t>3,99</w:t>
      </w:r>
      <w:r w:rsidRPr="00016F42">
        <w:t xml:space="preserve"> Eur (</w:t>
      </w:r>
      <w:r>
        <w:t xml:space="preserve">dešimčia tūkstančių trimis </w:t>
      </w:r>
      <w:r w:rsidRPr="00016F42">
        <w:t>šimtai</w:t>
      </w:r>
      <w:r>
        <w:t>s</w:t>
      </w:r>
      <w:r w:rsidRPr="00016F42">
        <w:t xml:space="preserve"> </w:t>
      </w:r>
      <w:r w:rsidR="00304B41">
        <w:t>trimis</w:t>
      </w:r>
      <w:r w:rsidRPr="00016F42">
        <w:t xml:space="preserve"> eura</w:t>
      </w:r>
      <w:r>
        <w:t>is</w:t>
      </w:r>
      <w:r w:rsidR="00304B41">
        <w:t>, devyniasdešimt devyniais centais</w:t>
      </w:r>
      <w:r w:rsidRPr="00016F42">
        <w:t>), išleidžiant Anykščių rajono savivaldybei nuosavybės teise priklausančias –</w:t>
      </w:r>
      <w:r>
        <w:t xml:space="preserve"> 35 531</w:t>
      </w:r>
      <w:r w:rsidRPr="00016F42">
        <w:t xml:space="preserve"> (</w:t>
      </w:r>
      <w:r>
        <w:t xml:space="preserve">trisdešimt penkis </w:t>
      </w:r>
      <w:r w:rsidRPr="00016F42">
        <w:t>tūkstanči</w:t>
      </w:r>
      <w:r>
        <w:t xml:space="preserve">us penkis </w:t>
      </w:r>
      <w:r w:rsidRPr="00016F42">
        <w:t xml:space="preserve">šimtus </w:t>
      </w:r>
      <w:r>
        <w:t>trisdešimt vieną</w:t>
      </w:r>
      <w:r w:rsidRPr="00016F42">
        <w:t>) paprastą</w:t>
      </w:r>
      <w:r>
        <w:t>ją</w:t>
      </w:r>
      <w:r w:rsidRPr="00016F42">
        <w:t xml:space="preserve"> vardin</w:t>
      </w:r>
      <w:r>
        <w:t>ę</w:t>
      </w:r>
      <w:r w:rsidRPr="00016F42">
        <w:t xml:space="preserve"> 0,29 euro (dvidešimt devynių centų), nominalios vertės akcij</w:t>
      </w:r>
      <w:r w:rsidR="00304B41">
        <w:t>as</w:t>
      </w:r>
      <w:r w:rsidRPr="00016F42">
        <w:t xml:space="preserve">, </w:t>
      </w:r>
      <w:r w:rsidR="00304B41">
        <w:t xml:space="preserve">o 0,01 Eur (vienas centas) sudarytų akcijų priedų (akcijų nominalių verčių perviršio) sumą; </w:t>
      </w:r>
    </w:p>
    <w:p w:rsidR="00500F93" w:rsidRDefault="001739FC" w:rsidP="00500F93">
      <w:pPr>
        <w:spacing w:line="360" w:lineRule="auto"/>
        <w:ind w:firstLine="720"/>
        <w:jc w:val="both"/>
      </w:pPr>
      <w:r w:rsidRPr="00A038AE">
        <w:lastRenderedPageBreak/>
        <w:t>1.1</w:t>
      </w:r>
      <w:r>
        <w:t>6</w:t>
      </w:r>
      <w:r w:rsidRPr="00A038AE">
        <w:t>.</w:t>
      </w:r>
      <w:r w:rsidRPr="00A038AE">
        <w:rPr>
          <w:bCs/>
        </w:rPr>
        <w:t xml:space="preserve"> </w:t>
      </w:r>
      <w:r>
        <w:rPr>
          <w:bCs/>
        </w:rPr>
        <w:t xml:space="preserve">perduodant </w:t>
      </w:r>
      <w:r>
        <w:t xml:space="preserve">Anykščių rajono savivaldybei nuosavybės teise priklausantį Anykščių rajono savivaldybės administracijos patikėjimo teise valdomą ilgalaikį materialųjį turtą, Anykščiai, Obelų g., </w:t>
      </w:r>
      <w:r>
        <w:rPr>
          <w:bCs/>
        </w:rPr>
        <w:t xml:space="preserve">nuotekų </w:t>
      </w:r>
      <w:r w:rsidRPr="00D13526">
        <w:t>šalinimo tinkl</w:t>
      </w:r>
      <w:r>
        <w:t>us-drenažą, unikalus Nr. 4400-5097-0222, pažymėjimas plane – D, paskirtis – nuotekų šalinimo tinklų, ilgis – 236,09 m, statybos metai – 2018, vertintojų nustatyta turto vertė – 3 881 Eur (trys tūkstančiai aštuoni šimtai aštuoniasdešimt vienas euras), padidinant uždarosios akcinės bendrovės „Anykščių vandenys“ įstatinį kapitalą Anykščių rajono savivaldybės nepiniginiu įnašu – 3</w:t>
      </w:r>
      <w:r w:rsidR="00500F93">
        <w:t> </w:t>
      </w:r>
      <w:r>
        <w:t>88</w:t>
      </w:r>
      <w:r w:rsidR="00500F93">
        <w:t>0,78</w:t>
      </w:r>
      <w:r>
        <w:t xml:space="preserve"> Eur (trimis tūkstančiais aštuoniais šimtais aštuoniasdešim</w:t>
      </w:r>
      <w:r w:rsidR="00500F93">
        <w:t>čia</w:t>
      </w:r>
      <w:r>
        <w:t xml:space="preserve"> eur</w:t>
      </w:r>
      <w:r w:rsidR="00500F93">
        <w:t>ų, septyniasdešimt aštuoniais centais</w:t>
      </w:r>
      <w:r>
        <w:t xml:space="preserve">), išleidžiant Anykščių rajono savivaldybei nuosavybės teise priklausančias </w:t>
      </w:r>
      <w:r w:rsidRPr="00016F42">
        <w:t>–</w:t>
      </w:r>
      <w:r>
        <w:t xml:space="preserve"> 13 382 (trylika tūkstančių tris šimtus aštuoniasdešimt dvi) paprastąsias vardines 0,29 euro (dvidešimt devynių centų), nominalios vertės akcijas,</w:t>
      </w:r>
      <w:r w:rsidRPr="00CE5919">
        <w:t xml:space="preserve"> </w:t>
      </w:r>
      <w:r w:rsidR="00500F93">
        <w:t xml:space="preserve">o 0,22 Eur (dvidešimt du centai) sudarytų akcijų priedų (akcijų nominalių verčių perviršio) sumą; </w:t>
      </w:r>
    </w:p>
    <w:p w:rsidR="00500F93" w:rsidRDefault="00421ACE" w:rsidP="00500F93">
      <w:pPr>
        <w:spacing w:line="360" w:lineRule="auto"/>
        <w:ind w:firstLine="720"/>
        <w:jc w:val="both"/>
      </w:pPr>
      <w:r w:rsidRPr="00A038AE">
        <w:t>1.1</w:t>
      </w:r>
      <w:r>
        <w:t>7</w:t>
      </w:r>
      <w:r w:rsidRPr="00A038AE">
        <w:t>.</w:t>
      </w:r>
      <w:r w:rsidRPr="00A038AE">
        <w:rPr>
          <w:bCs/>
        </w:rPr>
        <w:t xml:space="preserve"> </w:t>
      </w:r>
      <w:r>
        <w:rPr>
          <w:bCs/>
        </w:rPr>
        <w:t xml:space="preserve">perduodant </w:t>
      </w:r>
      <w:r>
        <w:t xml:space="preserve">Anykščių rajono savivaldybei nuosavybės teise priklausantį Anykščių rajono savivaldybės administracijos patikėjimo teise valdomą ilgalaikį materialųjį turtą, </w:t>
      </w:r>
      <w:r w:rsidRPr="00963DFD">
        <w:t xml:space="preserve">Anykščiai, </w:t>
      </w:r>
      <w:r w:rsidR="00963DFD" w:rsidRPr="00963DFD">
        <w:t>Paupio</w:t>
      </w:r>
      <w:r w:rsidRPr="00963DFD">
        <w:t xml:space="preserve"> g., </w:t>
      </w:r>
      <w:r w:rsidRPr="00963DFD">
        <w:rPr>
          <w:bCs/>
        </w:rPr>
        <w:t xml:space="preserve">nuotekų </w:t>
      </w:r>
      <w:r w:rsidRPr="00963DFD">
        <w:t>šalinimo tinklus-</w:t>
      </w:r>
      <w:r w:rsidR="00963DFD" w:rsidRPr="00963DFD">
        <w:t>lietaus nuotekų tinklus</w:t>
      </w:r>
      <w:r w:rsidRPr="00963DFD">
        <w:t>, unikalus Nr. 4400-</w:t>
      </w:r>
      <w:r w:rsidR="00963DFD" w:rsidRPr="00963DFD">
        <w:t>3081-8361</w:t>
      </w:r>
      <w:r w:rsidRPr="00963DFD">
        <w:t xml:space="preserve">, pažymėjimas plane – </w:t>
      </w:r>
      <w:r w:rsidR="00963DFD" w:rsidRPr="00963DFD">
        <w:t>KL</w:t>
      </w:r>
      <w:r w:rsidRPr="00963DFD">
        <w:t>, paskirtis – nuotekų šalinimo tinklų, ilgis – 2</w:t>
      </w:r>
      <w:r w:rsidR="00963DFD" w:rsidRPr="00963DFD">
        <w:t>5,01</w:t>
      </w:r>
      <w:r w:rsidRPr="00963DFD">
        <w:t xml:space="preserve"> m, statybos metai – 201</w:t>
      </w:r>
      <w:r w:rsidR="00963DFD" w:rsidRPr="00963DFD">
        <w:t>4</w:t>
      </w:r>
      <w:r w:rsidRPr="00963DFD">
        <w:t xml:space="preserve">, vertintojų nustatyta turto vertė – </w:t>
      </w:r>
      <w:r w:rsidR="00963DFD" w:rsidRPr="00963DFD">
        <w:t>4 311</w:t>
      </w:r>
      <w:r w:rsidRPr="00963DFD">
        <w:t xml:space="preserve"> Eur (</w:t>
      </w:r>
      <w:r w:rsidR="00963DFD" w:rsidRPr="00963DFD">
        <w:t>keturi</w:t>
      </w:r>
      <w:r w:rsidRPr="00963DFD">
        <w:t xml:space="preserve"> tūkstančiai </w:t>
      </w:r>
      <w:r w:rsidR="00963DFD" w:rsidRPr="00963DFD">
        <w:t>trys</w:t>
      </w:r>
      <w:r w:rsidRPr="00963DFD">
        <w:t xml:space="preserve"> šimtai </w:t>
      </w:r>
      <w:r w:rsidR="00963DFD" w:rsidRPr="00963DFD">
        <w:t>vienuolika</w:t>
      </w:r>
      <w:r w:rsidRPr="00963DFD">
        <w:t xml:space="preserve"> eur</w:t>
      </w:r>
      <w:r w:rsidR="00963DFD" w:rsidRPr="00963DFD">
        <w:t>ų</w:t>
      </w:r>
      <w:r w:rsidRPr="00963DFD">
        <w:t xml:space="preserve">), padidinant uždarosios akcinės bendrovės „Anykščių vandenys“ įstatinį kapitalą Anykščių rajono savivaldybės nepiniginiu įnašu – </w:t>
      </w:r>
      <w:r w:rsidR="00963DFD" w:rsidRPr="00963DFD">
        <w:t>4</w:t>
      </w:r>
      <w:r w:rsidR="00500F93">
        <w:t> </w:t>
      </w:r>
      <w:r w:rsidR="00963DFD" w:rsidRPr="00963DFD">
        <w:t>31</w:t>
      </w:r>
      <w:r w:rsidR="00500F93">
        <w:t>0,85</w:t>
      </w:r>
      <w:r w:rsidR="00963DFD" w:rsidRPr="00963DFD">
        <w:t xml:space="preserve"> Eur (keturiais tūkstančiais trimis šimtais </w:t>
      </w:r>
      <w:r w:rsidR="00500F93">
        <w:t>dešimčia</w:t>
      </w:r>
      <w:r w:rsidR="00963DFD" w:rsidRPr="00963DFD">
        <w:t xml:space="preserve"> eurų</w:t>
      </w:r>
      <w:r w:rsidR="00500F93">
        <w:t>, aštuoniasdešimt penkiais centais</w:t>
      </w:r>
      <w:r w:rsidRPr="00963DFD">
        <w:t>), išleidžiant Anykščių rajono savivaldybei nuosavybės teise priklausanči</w:t>
      </w:r>
      <w:r w:rsidR="00963DFD" w:rsidRPr="00963DFD">
        <w:t xml:space="preserve">ų </w:t>
      </w:r>
      <w:r w:rsidRPr="00963DFD">
        <w:t>– 1</w:t>
      </w:r>
      <w:r w:rsidR="00963DFD" w:rsidRPr="00963DFD">
        <w:t>4 865</w:t>
      </w:r>
      <w:r w:rsidRPr="00963DFD">
        <w:t xml:space="preserve"> (</w:t>
      </w:r>
      <w:r w:rsidR="00963DFD" w:rsidRPr="00963DFD">
        <w:t>keturiolika</w:t>
      </w:r>
      <w:r w:rsidRPr="00963DFD">
        <w:t xml:space="preserve"> tūkstančių </w:t>
      </w:r>
      <w:r w:rsidR="00963DFD" w:rsidRPr="00963DFD">
        <w:t>aštuonis šimtus šešiasdešimt penkias</w:t>
      </w:r>
      <w:r w:rsidRPr="00963DFD">
        <w:t xml:space="preserve">) paprastąsias vardines 0,29 euro (dvidešimt devynių centų), nominalios vertės akcijas, </w:t>
      </w:r>
      <w:r w:rsidR="00500F93">
        <w:t xml:space="preserve">o 0,15 Eur (penkiolika centų) sudarytų akcijų priedų (akcijų nominalių verčių perviršio) sumą; </w:t>
      </w:r>
    </w:p>
    <w:p w:rsidR="001F425D" w:rsidRDefault="00712A4A" w:rsidP="001F425D">
      <w:pPr>
        <w:spacing w:line="360" w:lineRule="auto"/>
        <w:ind w:firstLine="720"/>
        <w:jc w:val="both"/>
      </w:pPr>
      <w:r w:rsidRPr="00A038AE">
        <w:t>1.1</w:t>
      </w:r>
      <w:r>
        <w:t>8</w:t>
      </w:r>
      <w:r w:rsidRPr="00A038AE">
        <w:t>.</w:t>
      </w:r>
      <w:r w:rsidRPr="00A038AE">
        <w:rPr>
          <w:bCs/>
        </w:rPr>
        <w:t xml:space="preserve"> </w:t>
      </w:r>
      <w:r>
        <w:rPr>
          <w:bCs/>
        </w:rPr>
        <w:t xml:space="preserve">perduodant </w:t>
      </w:r>
      <w:r>
        <w:t xml:space="preserve">Anykščių rajono savivaldybei nuosavybės teise priklausantį Anykščių rajono savivaldybės administracijos patikėjimo teise valdomą ilgalaikį materialųjį turtą, </w:t>
      </w:r>
      <w:r w:rsidRPr="00963DFD">
        <w:t xml:space="preserve">Anykščiai, </w:t>
      </w:r>
      <w:r>
        <w:t>Slėnio</w:t>
      </w:r>
      <w:r w:rsidRPr="00963DFD">
        <w:t xml:space="preserve"> g., </w:t>
      </w:r>
      <w:r>
        <w:t>inžinerinius tinklus</w:t>
      </w:r>
      <w:r w:rsidRPr="00963DFD">
        <w:t xml:space="preserve">-lietaus </w:t>
      </w:r>
      <w:r>
        <w:t>kanalizaciją</w:t>
      </w:r>
      <w:r w:rsidRPr="00963DFD">
        <w:t>, unikalus Nr. 4400-</w:t>
      </w:r>
      <w:r>
        <w:t>00</w:t>
      </w:r>
      <w:r w:rsidRPr="00963DFD">
        <w:t>81-8</w:t>
      </w:r>
      <w:r>
        <w:t>137</w:t>
      </w:r>
      <w:r w:rsidRPr="00963DFD">
        <w:t xml:space="preserve">, paskirtis – nuotekų šalinimo tinklų, ilgis – </w:t>
      </w:r>
      <w:r>
        <w:t>544,19</w:t>
      </w:r>
      <w:r w:rsidRPr="00963DFD">
        <w:t xml:space="preserve"> m, statybos metai – 20</w:t>
      </w:r>
      <w:r>
        <w:t>03</w:t>
      </w:r>
      <w:r w:rsidRPr="00963DFD">
        <w:t xml:space="preserve">, vertintojų nustatyta turto vertė – </w:t>
      </w:r>
      <w:r>
        <w:t>2</w:t>
      </w:r>
      <w:r w:rsidRPr="00963DFD">
        <w:t>4</w:t>
      </w:r>
      <w:r>
        <w:t xml:space="preserve"> 124</w:t>
      </w:r>
      <w:r w:rsidRPr="00963DFD">
        <w:t xml:space="preserve"> Eur (</w:t>
      </w:r>
      <w:r>
        <w:t xml:space="preserve">dvidešimt </w:t>
      </w:r>
      <w:r w:rsidRPr="00963DFD">
        <w:t xml:space="preserve">keturi tūkstančiai </w:t>
      </w:r>
      <w:r>
        <w:t>vienas</w:t>
      </w:r>
      <w:r w:rsidRPr="00963DFD">
        <w:t xml:space="preserve"> šimta</w:t>
      </w:r>
      <w:r>
        <w:t>s</w:t>
      </w:r>
      <w:r w:rsidRPr="00963DFD">
        <w:t xml:space="preserve"> </w:t>
      </w:r>
      <w:r>
        <w:t>dvidešimt keturi</w:t>
      </w:r>
      <w:r w:rsidRPr="00963DFD">
        <w:t xml:space="preserve"> eur</w:t>
      </w:r>
      <w:r>
        <w:t>ai</w:t>
      </w:r>
      <w:r w:rsidRPr="00963DFD">
        <w:t xml:space="preserve">), padidinant uždarosios akcinės bendrovės „Anykščių vandenys“ įstatinį kapitalą Anykščių rajono savivaldybės nepiniginiu įnašu – </w:t>
      </w:r>
      <w:r>
        <w:t>2</w:t>
      </w:r>
      <w:r w:rsidRPr="00963DFD">
        <w:t>4</w:t>
      </w:r>
      <w:r w:rsidR="00036F81">
        <w:t> </w:t>
      </w:r>
      <w:r>
        <w:t>12</w:t>
      </w:r>
      <w:r w:rsidR="00036F81">
        <w:t>3,94</w:t>
      </w:r>
      <w:r w:rsidRPr="00963DFD">
        <w:t xml:space="preserve"> Eur (</w:t>
      </w:r>
      <w:r>
        <w:t xml:space="preserve">dvidešimt </w:t>
      </w:r>
      <w:r w:rsidRPr="00963DFD">
        <w:t xml:space="preserve">keturi tūkstančiai </w:t>
      </w:r>
      <w:r>
        <w:t>vienas</w:t>
      </w:r>
      <w:r w:rsidRPr="00963DFD">
        <w:t xml:space="preserve"> šimta</w:t>
      </w:r>
      <w:r>
        <w:t>s</w:t>
      </w:r>
      <w:r w:rsidRPr="00963DFD">
        <w:t xml:space="preserve"> </w:t>
      </w:r>
      <w:r>
        <w:t xml:space="preserve">dvidešimt </w:t>
      </w:r>
      <w:r w:rsidR="00036F81">
        <w:t xml:space="preserve">trys </w:t>
      </w:r>
      <w:r w:rsidRPr="00963DFD">
        <w:t>eur</w:t>
      </w:r>
      <w:r>
        <w:t>ai</w:t>
      </w:r>
      <w:r w:rsidR="00036F81">
        <w:t>, devyniasdešimt keturiais centais</w:t>
      </w:r>
      <w:r w:rsidRPr="00963DFD">
        <w:t>), išleidžiant Anykščių rajono savivaldybei nuosavybės teise priklausanči</w:t>
      </w:r>
      <w:r>
        <w:t>as</w:t>
      </w:r>
      <w:r w:rsidRPr="00963DFD">
        <w:t xml:space="preserve"> – </w:t>
      </w:r>
      <w:r>
        <w:t>83 186</w:t>
      </w:r>
      <w:r w:rsidRPr="00963DFD">
        <w:t xml:space="preserve"> (</w:t>
      </w:r>
      <w:r>
        <w:t>aštuoniasdešimt tris</w:t>
      </w:r>
      <w:r w:rsidRPr="00963DFD">
        <w:t xml:space="preserve"> tūkstanči</w:t>
      </w:r>
      <w:r>
        <w:t>us</w:t>
      </w:r>
      <w:r w:rsidRPr="00963DFD">
        <w:t xml:space="preserve"> </w:t>
      </w:r>
      <w:r>
        <w:t>vieną</w:t>
      </w:r>
      <w:r w:rsidRPr="00963DFD">
        <w:t xml:space="preserve"> šimt</w:t>
      </w:r>
      <w:r>
        <w:t>ą</w:t>
      </w:r>
      <w:r w:rsidRPr="00963DFD">
        <w:t xml:space="preserve"> </w:t>
      </w:r>
      <w:r>
        <w:t>aštuoniasdešimt šešias</w:t>
      </w:r>
      <w:r w:rsidRPr="00963DFD">
        <w:t xml:space="preserve">) paprastąsias vardines 0,29 euro (dvidešimt devynių centų), nominalios vertės akcijas, </w:t>
      </w:r>
      <w:r w:rsidR="001F425D">
        <w:t xml:space="preserve">o 0,06 Eur (šeši centai) sudarytų akcijų priedų (akcijų nominalių verčių perviršio) sumą; </w:t>
      </w:r>
    </w:p>
    <w:p w:rsidR="00016C30" w:rsidRPr="00016F42" w:rsidRDefault="00016C30" w:rsidP="00016C30">
      <w:pPr>
        <w:spacing w:line="360" w:lineRule="auto"/>
        <w:ind w:firstLine="720"/>
        <w:jc w:val="both"/>
      </w:pPr>
      <w:r w:rsidRPr="00016F42">
        <w:lastRenderedPageBreak/>
        <w:t>1.</w:t>
      </w:r>
      <w:r>
        <w:t>19</w:t>
      </w:r>
      <w:r w:rsidRPr="00016F42">
        <w:t>.</w:t>
      </w:r>
      <w:r w:rsidRPr="00016F42">
        <w:rPr>
          <w:bCs/>
        </w:rPr>
        <w:t xml:space="preserve"> perduodant </w:t>
      </w:r>
      <w:r w:rsidRPr="00016F42">
        <w:t xml:space="preserve">Anykščių rajono savivaldybei nuosavybės teise priklausantį Anykščių rajono savivaldybės administracijos patikėjimo teise valdomą ilgalaikį materialųjį turtą, Anykščiai, </w:t>
      </w:r>
      <w:r>
        <w:t>Šviesos</w:t>
      </w:r>
      <w:r w:rsidRPr="00016F42">
        <w:t xml:space="preserve"> g.:</w:t>
      </w:r>
    </w:p>
    <w:p w:rsidR="00A36876" w:rsidRDefault="00016C30" w:rsidP="00A36876">
      <w:pPr>
        <w:spacing w:line="360" w:lineRule="auto"/>
        <w:ind w:firstLine="720"/>
        <w:jc w:val="both"/>
      </w:pPr>
      <w:r w:rsidRPr="00016F42">
        <w:t>1.</w:t>
      </w:r>
      <w:r>
        <w:t>19</w:t>
      </w:r>
      <w:r w:rsidRPr="00016F42">
        <w:t xml:space="preserve">.1. </w:t>
      </w:r>
      <w:r w:rsidRPr="00016F42">
        <w:rPr>
          <w:bCs/>
        </w:rPr>
        <w:t xml:space="preserve">nuotekų </w:t>
      </w:r>
      <w:r w:rsidRPr="00016F42">
        <w:t>šalinimo tinklus-</w:t>
      </w:r>
      <w:r>
        <w:t>drenažo tinklus</w:t>
      </w:r>
      <w:r w:rsidRPr="00016F42">
        <w:t>, unikalus Nr. 4400-</w:t>
      </w:r>
      <w:r>
        <w:t>2242-1680</w:t>
      </w:r>
      <w:r w:rsidRPr="00016F42">
        <w:t xml:space="preserve">, pažymėjimas plane – </w:t>
      </w:r>
      <w:r>
        <w:t>D</w:t>
      </w:r>
      <w:r w:rsidRPr="00016F42">
        <w:t xml:space="preserve">, paskirtis – nuotekų šalinimo tinklų, ilgis – </w:t>
      </w:r>
      <w:r>
        <w:t>549,04</w:t>
      </w:r>
      <w:r w:rsidRPr="00016F42">
        <w:t xml:space="preserve"> m, statybos metai – </w:t>
      </w:r>
      <w:r>
        <w:t>2011</w:t>
      </w:r>
      <w:r w:rsidRPr="00016F42">
        <w:t xml:space="preserve">, vertintojų nustatyta turto vertė – </w:t>
      </w:r>
      <w:r>
        <w:t>6 870</w:t>
      </w:r>
      <w:r w:rsidRPr="00016F42">
        <w:t xml:space="preserve"> Eur (</w:t>
      </w:r>
      <w:r>
        <w:t xml:space="preserve">šeši tūkstančiai aštuoni </w:t>
      </w:r>
      <w:r w:rsidRPr="00016F42">
        <w:t xml:space="preserve">šimtai </w:t>
      </w:r>
      <w:r>
        <w:t xml:space="preserve">septyniasdešimt </w:t>
      </w:r>
      <w:r w:rsidRPr="00016F42">
        <w:t>eur</w:t>
      </w:r>
      <w:r>
        <w:t>ų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6</w:t>
      </w:r>
      <w:r w:rsidR="00A36876">
        <w:t> </w:t>
      </w:r>
      <w:r>
        <w:t>8</w:t>
      </w:r>
      <w:r w:rsidR="00A36876">
        <w:t>69,81</w:t>
      </w:r>
      <w:r w:rsidRPr="00016F42">
        <w:t xml:space="preserve"> Eur (</w:t>
      </w:r>
      <w:r>
        <w:t xml:space="preserve">šešiais tūkstančiais aštuoniais </w:t>
      </w:r>
      <w:r w:rsidRPr="00016F42">
        <w:t>šimtai</w:t>
      </w:r>
      <w:r>
        <w:t>s</w:t>
      </w:r>
      <w:r w:rsidRPr="00016F42">
        <w:t xml:space="preserve"> </w:t>
      </w:r>
      <w:r w:rsidR="00A36876">
        <w:t>šešiasdešimt devyniais</w:t>
      </w:r>
      <w:r>
        <w:t xml:space="preserve"> </w:t>
      </w:r>
      <w:r w:rsidRPr="00016F42">
        <w:t>eur</w:t>
      </w:r>
      <w:r w:rsidR="00A36876">
        <w:t>ais, aštuoniasdešimt vienu centu</w:t>
      </w:r>
      <w:r w:rsidRPr="00016F42">
        <w:t>), išleidžiant Anykščių rajono savivaldybei nuosavybės teise priklausančias –</w:t>
      </w:r>
      <w:r>
        <w:t xml:space="preserve"> 23 689</w:t>
      </w:r>
      <w:r w:rsidRPr="00016F42">
        <w:t xml:space="preserve"> (</w:t>
      </w:r>
      <w:r>
        <w:t xml:space="preserve">dvidešimt tris </w:t>
      </w:r>
      <w:r w:rsidRPr="00016F42">
        <w:t>tūkstanči</w:t>
      </w:r>
      <w:r>
        <w:t>us šešis</w:t>
      </w:r>
      <w:r w:rsidRPr="00016F42">
        <w:t xml:space="preserve"> šimtus </w:t>
      </w:r>
      <w:r>
        <w:t>aštuoniasdešimt devynias</w:t>
      </w:r>
      <w:r w:rsidRPr="00016F42">
        <w:t xml:space="preserve">) paprastąsias vardines 0,29 euro (dvidešimt devynių centų), nominalios vertės akcijas, </w:t>
      </w:r>
      <w:r w:rsidR="00A36876">
        <w:t xml:space="preserve">o 0,19 Eur (devyniolika centų) sudarytų akcijų priedų (akcijų nominalių verčių perviršio) sumą; </w:t>
      </w:r>
    </w:p>
    <w:p w:rsidR="00A36876" w:rsidRDefault="00330BF9" w:rsidP="00A36876">
      <w:pPr>
        <w:spacing w:line="360" w:lineRule="auto"/>
        <w:ind w:firstLine="720"/>
        <w:jc w:val="both"/>
      </w:pPr>
      <w:r w:rsidRPr="00016F42">
        <w:t>1.</w:t>
      </w:r>
      <w:r>
        <w:t>19</w:t>
      </w:r>
      <w:r w:rsidRPr="00016F42">
        <w:t>.</w:t>
      </w:r>
      <w:r>
        <w:t>2</w:t>
      </w:r>
      <w:r w:rsidRPr="00016F42">
        <w:t xml:space="preserve">. </w:t>
      </w:r>
      <w:r w:rsidRPr="00016F42">
        <w:rPr>
          <w:bCs/>
        </w:rPr>
        <w:t xml:space="preserve">nuotekų </w:t>
      </w:r>
      <w:r w:rsidRPr="00016F42">
        <w:t>šalinimo tinklus-</w:t>
      </w:r>
      <w:r>
        <w:t>lietaus nuotekų tinklus</w:t>
      </w:r>
      <w:r w:rsidRPr="00016F42">
        <w:t>, unikalus Nr. 4400-</w:t>
      </w:r>
      <w:r>
        <w:t>2242-1</w:t>
      </w:r>
      <w:r w:rsidR="00107C41">
        <w:t>736</w:t>
      </w:r>
      <w:r w:rsidRPr="00016F42">
        <w:t xml:space="preserve">, pažymėjimas plane – </w:t>
      </w:r>
      <w:r>
        <w:t>KL</w:t>
      </w:r>
      <w:r w:rsidRPr="00016F42">
        <w:t xml:space="preserve">, paskirtis – nuotekų šalinimo tinklų, ilgis – </w:t>
      </w:r>
      <w:r>
        <w:t>357,97</w:t>
      </w:r>
      <w:r w:rsidRPr="00016F42">
        <w:t xml:space="preserve"> m, statybos metai – </w:t>
      </w:r>
      <w:r>
        <w:t>2011</w:t>
      </w:r>
      <w:r w:rsidRPr="00016F42">
        <w:t xml:space="preserve">, vertintojų nustatyta turto vertė – </w:t>
      </w:r>
      <w:r>
        <w:t>27 993</w:t>
      </w:r>
      <w:r w:rsidRPr="00016F42">
        <w:t xml:space="preserve"> Eur (</w:t>
      </w:r>
      <w:r>
        <w:t xml:space="preserve">dvidešimt septyni tūkstančiai devyni </w:t>
      </w:r>
      <w:r w:rsidRPr="00016F42">
        <w:t xml:space="preserve">šimtai </w:t>
      </w:r>
      <w:r>
        <w:t xml:space="preserve">devyniasdešimt trys </w:t>
      </w:r>
      <w:r w:rsidRPr="00016F42">
        <w:t>eur</w:t>
      </w:r>
      <w:r>
        <w:t>ai</w:t>
      </w:r>
      <w:r w:rsidRPr="00016F42">
        <w:t xml:space="preserve">), padidinant uždarosios akcinės bendrovės „Anykščių vandenys“ įstatinį kapitalą Anykščių rajono savivaldybės nepiniginiu įnašu – </w:t>
      </w:r>
      <w:r>
        <w:t>27</w:t>
      </w:r>
      <w:r w:rsidR="00A36876">
        <w:t> </w:t>
      </w:r>
      <w:r>
        <w:t>99</w:t>
      </w:r>
      <w:r w:rsidR="00A36876">
        <w:t>2,83</w:t>
      </w:r>
      <w:r w:rsidRPr="00016F42">
        <w:t xml:space="preserve"> Eur (</w:t>
      </w:r>
      <w:r>
        <w:t xml:space="preserve">dvidešimt septyniais tūkstančiais devyniais </w:t>
      </w:r>
      <w:r w:rsidRPr="00016F42">
        <w:t>šimtai</w:t>
      </w:r>
      <w:r>
        <w:t>s</w:t>
      </w:r>
      <w:r w:rsidRPr="00016F42">
        <w:t xml:space="preserve"> </w:t>
      </w:r>
      <w:r>
        <w:t xml:space="preserve">devyniasdešimt </w:t>
      </w:r>
      <w:r w:rsidR="00A36876">
        <w:t>dviem</w:t>
      </w:r>
      <w:r>
        <w:t xml:space="preserve"> </w:t>
      </w:r>
      <w:r w:rsidRPr="00016F42">
        <w:t>eur</w:t>
      </w:r>
      <w:r>
        <w:t>ais</w:t>
      </w:r>
      <w:r w:rsidR="00A36876">
        <w:t>, aštuoniasdešimt trims centais)</w:t>
      </w:r>
      <w:r w:rsidRPr="00016F42">
        <w:t>, išleidžiant Anykščių rajono savivaldybei nuosavybės teise priklausančias –</w:t>
      </w:r>
      <w:r>
        <w:t xml:space="preserve"> 96 527</w:t>
      </w:r>
      <w:r w:rsidRPr="00016F42">
        <w:t xml:space="preserve"> (</w:t>
      </w:r>
      <w:r>
        <w:t xml:space="preserve">devyniasdešimt šešis </w:t>
      </w:r>
      <w:r w:rsidRPr="00016F42">
        <w:t>tūkstanči</w:t>
      </w:r>
      <w:r>
        <w:t>us penkis</w:t>
      </w:r>
      <w:r w:rsidRPr="00016F42">
        <w:t xml:space="preserve"> šimtus </w:t>
      </w:r>
      <w:r>
        <w:t>dvidešimt septynias</w:t>
      </w:r>
      <w:r w:rsidRPr="00016F42">
        <w:t xml:space="preserve">) paprastąsias vardines 0,29 euro (dvidešimt devynių centų), nominalios vertės akcijas, </w:t>
      </w:r>
      <w:r w:rsidR="00A36876">
        <w:t xml:space="preserve">o 0,17 Eur (septyniolika centų) sudarytų akcijų priedų (akcijų nominalių verčių perviršio) sumą; </w:t>
      </w:r>
    </w:p>
    <w:p w:rsidR="00A36876" w:rsidRPr="004C112B" w:rsidRDefault="009B4CEA" w:rsidP="00A36876">
      <w:pPr>
        <w:spacing w:line="360" w:lineRule="auto"/>
        <w:ind w:firstLine="720"/>
        <w:jc w:val="both"/>
      </w:pPr>
      <w:r w:rsidRPr="00A038AE">
        <w:t>1.</w:t>
      </w:r>
      <w:r>
        <w:t>20</w:t>
      </w:r>
      <w:r w:rsidRPr="00A038AE">
        <w:t>.</w:t>
      </w:r>
      <w:r w:rsidRPr="00A038AE">
        <w:rPr>
          <w:bCs/>
        </w:rPr>
        <w:t xml:space="preserve"> </w:t>
      </w:r>
      <w:r>
        <w:rPr>
          <w:bCs/>
        </w:rPr>
        <w:t xml:space="preserve">perduodant </w:t>
      </w:r>
      <w:r>
        <w:t xml:space="preserve">Anykščių rajono savivaldybei nuosavybės teise priklausantį Anykščių rajono savivaldybės administracijos patikėjimo teise valdomą ilgalaikį materialųjį turtą, </w:t>
      </w:r>
      <w:r w:rsidRPr="00963DFD">
        <w:t xml:space="preserve">Anykščiai, </w:t>
      </w:r>
      <w:r>
        <w:t>Kęstučio</w:t>
      </w:r>
      <w:r w:rsidRPr="00963DFD">
        <w:t xml:space="preserve"> g., </w:t>
      </w:r>
      <w:r>
        <w:t>nuotekų šalinimo tinklus</w:t>
      </w:r>
      <w:r w:rsidRPr="00963DFD">
        <w:t xml:space="preserve">-lietaus </w:t>
      </w:r>
      <w:r>
        <w:t>nuotekų tinklus</w:t>
      </w:r>
      <w:r w:rsidRPr="00963DFD">
        <w:t>, unikalus Nr. 4400-</w:t>
      </w:r>
      <w:r>
        <w:t>5133-4180</w:t>
      </w:r>
      <w:r w:rsidRPr="00963DFD">
        <w:t xml:space="preserve">, paskirtis – nuotekų šalinimo tinklų, ilgis – </w:t>
      </w:r>
      <w:r>
        <w:t>7,25</w:t>
      </w:r>
      <w:r w:rsidRPr="00963DFD">
        <w:t xml:space="preserve"> m, statybos metai – </w:t>
      </w:r>
      <w:r>
        <w:t>1970</w:t>
      </w:r>
      <w:r w:rsidRPr="00963DFD">
        <w:t xml:space="preserve">, vertintojų nustatyta turto vertė – </w:t>
      </w:r>
      <w:r>
        <w:t xml:space="preserve">158 </w:t>
      </w:r>
      <w:r w:rsidRPr="00963DFD">
        <w:t>Eur (</w:t>
      </w:r>
      <w:r>
        <w:t>vienas šimtas penkiasdešimt aštuoni</w:t>
      </w:r>
      <w:r w:rsidRPr="00963DFD">
        <w:t xml:space="preserve"> eur</w:t>
      </w:r>
      <w:r>
        <w:t>ai</w:t>
      </w:r>
      <w:r w:rsidRPr="00963DFD">
        <w:t xml:space="preserve">), padidinant uždarosios akcinės bendrovės „Anykščių vandenys“ </w:t>
      </w:r>
      <w:r w:rsidRPr="004C112B">
        <w:t>įstatinį kapitalą Anykščių rajono savivaldybės nepiniginiu įnašu – 15</w:t>
      </w:r>
      <w:r w:rsidR="00A36876" w:rsidRPr="004C112B">
        <w:t>7,76</w:t>
      </w:r>
      <w:r w:rsidRPr="004C112B">
        <w:t xml:space="preserve"> Eur (vienu šimtu penkiasdešimt </w:t>
      </w:r>
      <w:r w:rsidR="00A36876" w:rsidRPr="004C112B">
        <w:t xml:space="preserve">septyniais </w:t>
      </w:r>
      <w:r w:rsidRPr="004C112B">
        <w:t>eurais</w:t>
      </w:r>
      <w:r w:rsidR="00A36876" w:rsidRPr="004C112B">
        <w:t>, septyniasdešimt šešiais centais</w:t>
      </w:r>
      <w:r w:rsidRPr="004C112B">
        <w:t xml:space="preserve">), išleidžiant Anykščių rajono savivaldybei nuosavybės teise priklausančias – 544 (penkis šimtus keturiasdešimt keturias) paprastąsias vardines 0,29 euro (dvidešimt devynių centų), nominalios vertės akcijas, </w:t>
      </w:r>
      <w:r w:rsidR="00A36876" w:rsidRPr="004C112B">
        <w:t xml:space="preserve">o 0,24 Eur (dvidešimt keturi centai) sudarytų akcijų priedų (akcijų nominalių verčių perviršio) sumą; </w:t>
      </w:r>
    </w:p>
    <w:p w:rsidR="00330BF9" w:rsidRPr="004C112B" w:rsidRDefault="00A36876" w:rsidP="00330BF9">
      <w:pPr>
        <w:spacing w:line="360" w:lineRule="auto"/>
        <w:ind w:firstLine="720"/>
        <w:jc w:val="both"/>
      </w:pPr>
      <w:r w:rsidRPr="004C112B">
        <w:t>Akcijos emisijos kaina lygi jų nominaliajai vertei.</w:t>
      </w:r>
    </w:p>
    <w:p w:rsidR="00421ACE" w:rsidRPr="00046A9C" w:rsidRDefault="002E3097" w:rsidP="002E3097">
      <w:pPr>
        <w:pStyle w:val="Pagrindinistekstas"/>
        <w:spacing w:line="360" w:lineRule="auto"/>
        <w:rPr>
          <w:bCs w:val="0"/>
        </w:rPr>
      </w:pPr>
      <w:r w:rsidRPr="00046A9C">
        <w:t xml:space="preserve">           2. Uždarosios akcinės bendrovės </w:t>
      </w:r>
      <w:r w:rsidRPr="00046A9C">
        <w:rPr>
          <w:bCs w:val="0"/>
        </w:rPr>
        <w:t xml:space="preserve">Anykščių vandenys“ (kodas 154138664, </w:t>
      </w:r>
      <w:proofErr w:type="spellStart"/>
      <w:r w:rsidRPr="00046A9C">
        <w:rPr>
          <w:bCs w:val="0"/>
        </w:rPr>
        <w:t>Liudiškių</w:t>
      </w:r>
      <w:proofErr w:type="spellEnd"/>
      <w:r w:rsidRPr="00046A9C">
        <w:rPr>
          <w:bCs w:val="0"/>
        </w:rPr>
        <w:t xml:space="preserve"> g. 28, Anykščių m., Anykščių r. sav.) įstatuose, pakeistuose Anykščių rajono savivaldybės tarybos 2015 m. </w:t>
      </w:r>
      <w:r w:rsidRPr="00046A9C">
        <w:rPr>
          <w:bCs w:val="0"/>
        </w:rPr>
        <w:lastRenderedPageBreak/>
        <w:t>spalio 22 d. sprendimu Nr. 1-TS-311 „Dėl  u</w:t>
      </w:r>
      <w:r w:rsidRPr="00046A9C">
        <w:t xml:space="preserve">ždarosios akcinės bendrovės </w:t>
      </w:r>
      <w:r w:rsidRPr="00046A9C">
        <w:rPr>
          <w:bCs w:val="0"/>
        </w:rPr>
        <w:t>Anykščių vandenys“ įstatų pakeitimo“, padaryti tokius pakeitimus</w:t>
      </w:r>
      <w:r w:rsidR="00294406" w:rsidRPr="00046A9C">
        <w:rPr>
          <w:bCs w:val="0"/>
        </w:rPr>
        <w:t>:</w:t>
      </w:r>
    </w:p>
    <w:p w:rsidR="00C37C06" w:rsidRDefault="00C37C06" w:rsidP="00C37C06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2.1. 6 punktą išdėstyti taip:</w:t>
      </w:r>
    </w:p>
    <w:p w:rsidR="00C37C06" w:rsidRPr="00584667" w:rsidRDefault="00C37C06" w:rsidP="00C37C06">
      <w:pPr>
        <w:pStyle w:val="Pagrindinistekstas"/>
        <w:spacing w:line="360" w:lineRule="auto"/>
        <w:rPr>
          <w:bCs w:val="0"/>
        </w:rPr>
      </w:pPr>
      <w:r w:rsidRPr="00584667">
        <w:t xml:space="preserve">           „6. Bendrovės įstatinis kapitalas</w:t>
      </w:r>
      <w:r w:rsidRPr="00584667">
        <w:rPr>
          <w:bCs w:val="0"/>
        </w:rPr>
        <w:t xml:space="preserve"> yra 12</w:t>
      </w:r>
      <w:r w:rsidR="003E60F2" w:rsidRPr="00584667">
        <w:rPr>
          <w:bCs w:val="0"/>
        </w:rPr>
        <w:t xml:space="preserve"> 901 416,76 </w:t>
      </w:r>
      <w:r w:rsidRPr="00584667">
        <w:rPr>
          <w:bCs w:val="0"/>
        </w:rPr>
        <w:t xml:space="preserve"> Eur (dvylika milijonų </w:t>
      </w:r>
      <w:r w:rsidR="003E60F2" w:rsidRPr="00584667">
        <w:rPr>
          <w:bCs w:val="0"/>
        </w:rPr>
        <w:t xml:space="preserve">devyni šimtai vienas </w:t>
      </w:r>
      <w:r w:rsidRPr="00584667">
        <w:rPr>
          <w:bCs w:val="0"/>
        </w:rPr>
        <w:t xml:space="preserve"> tūkstan</w:t>
      </w:r>
      <w:r w:rsidR="003E60F2" w:rsidRPr="00584667">
        <w:rPr>
          <w:bCs w:val="0"/>
        </w:rPr>
        <w:t>tis</w:t>
      </w:r>
      <w:r w:rsidRPr="00584667">
        <w:rPr>
          <w:bCs w:val="0"/>
        </w:rPr>
        <w:t xml:space="preserve"> </w:t>
      </w:r>
      <w:r w:rsidR="003E60F2" w:rsidRPr="00584667">
        <w:rPr>
          <w:bCs w:val="0"/>
        </w:rPr>
        <w:t xml:space="preserve">keturi </w:t>
      </w:r>
      <w:r w:rsidRPr="00584667">
        <w:rPr>
          <w:bCs w:val="0"/>
        </w:rPr>
        <w:t xml:space="preserve">šimtai </w:t>
      </w:r>
      <w:r w:rsidR="00584667" w:rsidRPr="00584667">
        <w:rPr>
          <w:bCs w:val="0"/>
        </w:rPr>
        <w:t>šešiolika</w:t>
      </w:r>
      <w:r w:rsidRPr="00584667">
        <w:rPr>
          <w:bCs w:val="0"/>
        </w:rPr>
        <w:t xml:space="preserve"> eur</w:t>
      </w:r>
      <w:r w:rsidR="00584667" w:rsidRPr="00584667">
        <w:rPr>
          <w:bCs w:val="0"/>
        </w:rPr>
        <w:t>ų</w:t>
      </w:r>
      <w:r w:rsidRPr="00584667">
        <w:rPr>
          <w:bCs w:val="0"/>
        </w:rPr>
        <w:t xml:space="preserve"> </w:t>
      </w:r>
      <w:r w:rsidR="00584667" w:rsidRPr="00584667">
        <w:rPr>
          <w:bCs w:val="0"/>
        </w:rPr>
        <w:t>76</w:t>
      </w:r>
      <w:r w:rsidRPr="00584667">
        <w:rPr>
          <w:bCs w:val="0"/>
        </w:rPr>
        <w:t xml:space="preserve"> centa</w:t>
      </w:r>
      <w:r w:rsidR="00584667" w:rsidRPr="00584667">
        <w:rPr>
          <w:bCs w:val="0"/>
        </w:rPr>
        <w:t>i</w:t>
      </w:r>
      <w:r w:rsidRPr="00584667">
        <w:rPr>
          <w:bCs w:val="0"/>
        </w:rPr>
        <w:t>).“;</w:t>
      </w:r>
    </w:p>
    <w:p w:rsidR="00C37C06" w:rsidRPr="00584667" w:rsidRDefault="00C37C06" w:rsidP="00C37C06">
      <w:pPr>
        <w:pStyle w:val="Pagrindinistekstas"/>
        <w:spacing w:line="360" w:lineRule="auto"/>
        <w:rPr>
          <w:bCs w:val="0"/>
        </w:rPr>
      </w:pPr>
      <w:r w:rsidRPr="00584667">
        <w:rPr>
          <w:bCs w:val="0"/>
        </w:rPr>
        <w:t xml:space="preserve">           2.2. 7 punktą išdėstyti taip:</w:t>
      </w:r>
    </w:p>
    <w:p w:rsidR="00C37C06" w:rsidRPr="00584667" w:rsidRDefault="00C37C06" w:rsidP="00C37C06">
      <w:pPr>
        <w:pStyle w:val="Pagrindinistekstas"/>
        <w:spacing w:line="360" w:lineRule="auto"/>
        <w:rPr>
          <w:bCs w:val="0"/>
        </w:rPr>
      </w:pPr>
      <w:r w:rsidRPr="00584667">
        <w:rPr>
          <w:bCs w:val="0"/>
        </w:rPr>
        <w:t xml:space="preserve">           ,,7. Bendrovės įstatinis kapitalas padalytas į 4</w:t>
      </w:r>
      <w:r w:rsidR="00584667" w:rsidRPr="00584667">
        <w:rPr>
          <w:bCs w:val="0"/>
        </w:rPr>
        <w:t>4 487 644</w:t>
      </w:r>
      <w:r w:rsidRPr="00584667">
        <w:rPr>
          <w:bCs w:val="0"/>
        </w:rPr>
        <w:t xml:space="preserve"> (keturiasdešimt </w:t>
      </w:r>
      <w:r w:rsidR="00584667" w:rsidRPr="00584667">
        <w:rPr>
          <w:bCs w:val="0"/>
        </w:rPr>
        <w:t>keturis</w:t>
      </w:r>
      <w:r w:rsidRPr="00584667">
        <w:rPr>
          <w:bCs w:val="0"/>
        </w:rPr>
        <w:t xml:space="preserve"> milijon</w:t>
      </w:r>
      <w:r w:rsidR="00584667" w:rsidRPr="00584667">
        <w:rPr>
          <w:bCs w:val="0"/>
        </w:rPr>
        <w:t>us</w:t>
      </w:r>
      <w:r w:rsidRPr="00584667">
        <w:rPr>
          <w:bCs w:val="0"/>
        </w:rPr>
        <w:t xml:space="preserve"> </w:t>
      </w:r>
      <w:r w:rsidR="00584667" w:rsidRPr="00584667">
        <w:rPr>
          <w:bCs w:val="0"/>
        </w:rPr>
        <w:t>keturis</w:t>
      </w:r>
      <w:r w:rsidRPr="00584667">
        <w:rPr>
          <w:bCs w:val="0"/>
        </w:rPr>
        <w:t xml:space="preserve"> šimtus </w:t>
      </w:r>
      <w:r w:rsidR="00584667" w:rsidRPr="00584667">
        <w:rPr>
          <w:bCs w:val="0"/>
        </w:rPr>
        <w:t>aštuoniasdešimt septynis</w:t>
      </w:r>
      <w:r w:rsidRPr="00584667">
        <w:rPr>
          <w:bCs w:val="0"/>
        </w:rPr>
        <w:t xml:space="preserve"> tūkstančius šešis šimtus keturiasdešimt </w:t>
      </w:r>
      <w:r w:rsidR="00584667" w:rsidRPr="00584667">
        <w:rPr>
          <w:bCs w:val="0"/>
        </w:rPr>
        <w:t>keturias</w:t>
      </w:r>
      <w:r w:rsidRPr="00584667">
        <w:rPr>
          <w:bCs w:val="0"/>
        </w:rPr>
        <w:t>) paprastąsias vardines akcijas.“.</w:t>
      </w:r>
    </w:p>
    <w:p w:rsidR="00C37C06" w:rsidRDefault="00C37C06" w:rsidP="00C37C06">
      <w:pPr>
        <w:pStyle w:val="Pagrindinistekstas"/>
        <w:spacing w:line="360" w:lineRule="auto"/>
        <w:ind w:hanging="927"/>
        <w:rPr>
          <w:bCs w:val="0"/>
        </w:rPr>
      </w:pPr>
      <w:r w:rsidRPr="00D03657">
        <w:rPr>
          <w:bCs w:val="0"/>
        </w:rPr>
        <w:t xml:space="preserve">     </w:t>
      </w:r>
      <w:r w:rsidRPr="00D03657">
        <w:rPr>
          <w:bCs w:val="0"/>
        </w:rPr>
        <w:tab/>
      </w:r>
      <w:r w:rsidRPr="00D03657">
        <w:rPr>
          <w:bCs w:val="0"/>
        </w:rPr>
        <w:tab/>
      </w:r>
      <w:r w:rsidRPr="000D15F5">
        <w:rPr>
          <w:bCs w:val="0"/>
        </w:rPr>
        <w:t>3. Įgalioti uždarosios akcinės bendrovės ,,Anykščių vandenys“ direktori</w:t>
      </w:r>
      <w:r w:rsidR="0098302D">
        <w:rPr>
          <w:bCs w:val="0"/>
        </w:rPr>
        <w:t>ų, jam ne</w:t>
      </w:r>
      <w:r w:rsidR="00CC2767">
        <w:rPr>
          <w:bCs w:val="0"/>
        </w:rPr>
        <w:t>galint</w:t>
      </w:r>
      <w:r w:rsidR="0098302D">
        <w:rPr>
          <w:bCs w:val="0"/>
        </w:rPr>
        <w:t xml:space="preserve"> </w:t>
      </w:r>
      <w:r w:rsidR="00BA61A0">
        <w:rPr>
          <w:bCs w:val="0"/>
        </w:rPr>
        <w:t xml:space="preserve">direktoriaus </w:t>
      </w:r>
      <w:r w:rsidR="0098302D">
        <w:rPr>
          <w:bCs w:val="0"/>
        </w:rPr>
        <w:t>pavaduotoją</w:t>
      </w:r>
      <w:r>
        <w:rPr>
          <w:bCs w:val="0"/>
        </w:rPr>
        <w:t xml:space="preserve"> spręsti visus su įstatinio kapitalo didinimu susijusius klausimus, pasirašyti įstatus ir atstovauti bendrovei registruojant įstatus valstybės įmonėje Registrų centre.</w:t>
      </w:r>
    </w:p>
    <w:p w:rsidR="00C37C06" w:rsidRDefault="00C37C06" w:rsidP="00C37C06">
      <w:pPr>
        <w:pStyle w:val="Pagrindinistekstas"/>
        <w:spacing w:line="360" w:lineRule="auto"/>
        <w:ind w:hanging="927"/>
        <w:rPr>
          <w:bCs w:val="0"/>
        </w:rPr>
      </w:pPr>
      <w:r>
        <w:rPr>
          <w:bCs w:val="0"/>
        </w:rPr>
        <w:t xml:space="preserve">          </w:t>
      </w:r>
      <w:r>
        <w:rPr>
          <w:bCs w:val="0"/>
        </w:rPr>
        <w:tab/>
      </w:r>
      <w:r>
        <w:rPr>
          <w:bCs w:val="0"/>
        </w:rPr>
        <w:tab/>
        <w:t xml:space="preserve">4. Įgalioti Anykščių rajono savivaldybės administracijos direktorę Ligitą </w:t>
      </w:r>
      <w:proofErr w:type="spellStart"/>
      <w:r>
        <w:rPr>
          <w:bCs w:val="0"/>
        </w:rPr>
        <w:t>Kuliešaitę</w:t>
      </w:r>
      <w:proofErr w:type="spellEnd"/>
      <w:r>
        <w:rPr>
          <w:bCs w:val="0"/>
        </w:rPr>
        <w:t xml:space="preserve"> Anykščių rajono savivaldybės vardu pasirašyti Akcijų pasirašymo sutartį.    </w:t>
      </w:r>
    </w:p>
    <w:p w:rsidR="00C37C06" w:rsidRDefault="00C37C06" w:rsidP="00C37C06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Šis sprendimas gali būti skundžiamas Lietuvos Respublikos administracinių bylų teisenos įstatymo nustatyta tvarka ir terminais</w:t>
      </w:r>
      <w:r w:rsidR="00D54FB7">
        <w:rPr>
          <w:bCs w:val="0"/>
        </w:rPr>
        <w:t>.</w:t>
      </w:r>
    </w:p>
    <w:p w:rsidR="00294406" w:rsidRPr="00294406" w:rsidRDefault="00294406" w:rsidP="002E3097">
      <w:pPr>
        <w:pStyle w:val="Pagrindinistekstas"/>
        <w:spacing w:line="360" w:lineRule="auto"/>
        <w:rPr>
          <w:color w:val="FF0000"/>
        </w:rPr>
      </w:pPr>
    </w:p>
    <w:p w:rsidR="00421ACE" w:rsidRPr="004C112B" w:rsidRDefault="00C37C06" w:rsidP="00D54FB7">
      <w:pPr>
        <w:spacing w:line="360" w:lineRule="auto"/>
        <w:jc w:val="both"/>
      </w:pPr>
      <w:r>
        <w:t xml:space="preserve">Meras                                                                                  </w:t>
      </w:r>
      <w:r w:rsidR="00D54FB7">
        <w:t xml:space="preserve">            </w:t>
      </w:r>
      <w:r>
        <w:t xml:space="preserve">                         Sigutis Obelevičius</w:t>
      </w:r>
    </w:p>
    <w:p w:rsidR="00421ACE" w:rsidRDefault="00421ACE" w:rsidP="00421ACE">
      <w:pPr>
        <w:spacing w:line="360" w:lineRule="auto"/>
        <w:ind w:firstLine="720"/>
        <w:jc w:val="both"/>
        <w:rPr>
          <w:color w:val="FF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BF06D8" w:rsidRPr="00BF06D8" w:rsidTr="002D2928">
        <w:tc>
          <w:tcPr>
            <w:tcW w:w="3284" w:type="dxa"/>
            <w:shd w:val="clear" w:color="auto" w:fill="auto"/>
          </w:tcPr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</w:pPr>
          </w:p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</w:pPr>
            <w:r w:rsidRPr="00BF06D8">
              <w:t xml:space="preserve">Ligita </w:t>
            </w:r>
            <w:proofErr w:type="spellStart"/>
            <w:r w:rsidRPr="00BF06D8">
              <w:t>Kuliešaitė</w:t>
            </w:r>
            <w:proofErr w:type="spellEnd"/>
          </w:p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</w:pPr>
            <w:r w:rsidRPr="00BF06D8">
              <w:t>2020-01-</w:t>
            </w:r>
          </w:p>
        </w:tc>
        <w:tc>
          <w:tcPr>
            <w:tcW w:w="3285" w:type="dxa"/>
            <w:shd w:val="clear" w:color="auto" w:fill="auto"/>
          </w:tcPr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284"/>
            </w:pPr>
          </w:p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284"/>
            </w:pPr>
            <w:r w:rsidRPr="00BF06D8">
              <w:t xml:space="preserve">Sigita </w:t>
            </w:r>
            <w:proofErr w:type="spellStart"/>
            <w:r w:rsidRPr="00BF06D8">
              <w:t>Šulskienė</w:t>
            </w:r>
            <w:proofErr w:type="spellEnd"/>
          </w:p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284"/>
            </w:pPr>
            <w:r w:rsidRPr="00BF06D8">
              <w:t>2020-01-</w:t>
            </w:r>
          </w:p>
        </w:tc>
        <w:tc>
          <w:tcPr>
            <w:tcW w:w="3285" w:type="dxa"/>
            <w:shd w:val="clear" w:color="auto" w:fill="auto"/>
          </w:tcPr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284"/>
            </w:pPr>
          </w:p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284"/>
            </w:pPr>
          </w:p>
        </w:tc>
      </w:tr>
      <w:tr w:rsidR="00BF06D8" w:rsidRPr="00BF06D8" w:rsidTr="002D2928">
        <w:tc>
          <w:tcPr>
            <w:tcW w:w="3284" w:type="dxa"/>
            <w:shd w:val="clear" w:color="auto" w:fill="auto"/>
          </w:tcPr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</w:pPr>
          </w:p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</w:pPr>
          </w:p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</w:pPr>
            <w:r w:rsidRPr="00BF06D8">
              <w:t>Audronė Savickienė</w:t>
            </w:r>
          </w:p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</w:pPr>
            <w:r w:rsidRPr="00BF06D8">
              <w:t>2020-01-</w:t>
            </w:r>
          </w:p>
        </w:tc>
        <w:tc>
          <w:tcPr>
            <w:tcW w:w="3285" w:type="dxa"/>
            <w:shd w:val="clear" w:color="auto" w:fill="auto"/>
          </w:tcPr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284"/>
            </w:pPr>
          </w:p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284"/>
            </w:pPr>
          </w:p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284"/>
            </w:pPr>
            <w:r w:rsidRPr="00BF06D8">
              <w:t>Inga Radzevičienė</w:t>
            </w:r>
          </w:p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284"/>
            </w:pPr>
            <w:r w:rsidRPr="00BF06D8">
              <w:t>2020-01-</w:t>
            </w:r>
          </w:p>
        </w:tc>
        <w:tc>
          <w:tcPr>
            <w:tcW w:w="3285" w:type="dxa"/>
            <w:shd w:val="clear" w:color="auto" w:fill="auto"/>
          </w:tcPr>
          <w:p w:rsidR="00BF06D8" w:rsidRPr="00BF06D8" w:rsidRDefault="00BF06D8" w:rsidP="00BF06D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284"/>
            </w:pPr>
          </w:p>
        </w:tc>
      </w:tr>
    </w:tbl>
    <w:p w:rsidR="00BF06D8" w:rsidRPr="00BF06D8" w:rsidRDefault="00BF06D8" w:rsidP="00BF06D8">
      <w:pPr>
        <w:tabs>
          <w:tab w:val="left" w:pos="0"/>
        </w:tabs>
      </w:pPr>
    </w:p>
    <w:p w:rsidR="00991234" w:rsidRDefault="00991234" w:rsidP="00BF06D8">
      <w:pPr>
        <w:tabs>
          <w:tab w:val="left" w:pos="0"/>
        </w:tabs>
      </w:pPr>
    </w:p>
    <w:p w:rsidR="00BF06D8" w:rsidRPr="00BF06D8" w:rsidRDefault="00BF06D8" w:rsidP="00BF06D8">
      <w:pPr>
        <w:tabs>
          <w:tab w:val="left" w:pos="0"/>
        </w:tabs>
      </w:pPr>
      <w:r w:rsidRPr="00BF06D8">
        <w:t xml:space="preserve"> Parengė: </w:t>
      </w:r>
    </w:p>
    <w:p w:rsidR="00BF06D8" w:rsidRPr="00BF06D8" w:rsidRDefault="00BF06D8" w:rsidP="00BF06D8">
      <w:pPr>
        <w:tabs>
          <w:tab w:val="left" w:pos="0"/>
        </w:tabs>
      </w:pPr>
    </w:p>
    <w:p w:rsidR="00BF06D8" w:rsidRPr="00BF06D8" w:rsidRDefault="00BF06D8" w:rsidP="00BF06D8">
      <w:pPr>
        <w:tabs>
          <w:tab w:val="left" w:pos="0"/>
        </w:tabs>
      </w:pPr>
      <w:r w:rsidRPr="00BF06D8">
        <w:t xml:space="preserve"> A. Vitkienė </w:t>
      </w:r>
    </w:p>
    <w:p w:rsidR="00BF06D8" w:rsidRPr="00BF06D8" w:rsidRDefault="00BF06D8" w:rsidP="00BF06D8">
      <w:pPr>
        <w:tabs>
          <w:tab w:val="left" w:pos="0"/>
        </w:tabs>
      </w:pPr>
      <w:r w:rsidRPr="00BF06D8">
        <w:t xml:space="preserve"> 2020-01-07</w:t>
      </w:r>
    </w:p>
    <w:p w:rsidR="003D3C3F" w:rsidRDefault="003D3C3F" w:rsidP="00F11517">
      <w:pPr>
        <w:spacing w:line="360" w:lineRule="auto"/>
        <w:ind w:firstLine="720"/>
        <w:jc w:val="both"/>
        <w:rPr>
          <w:color w:val="FF0000"/>
        </w:rPr>
      </w:pPr>
    </w:p>
    <w:p w:rsidR="003D3C3F" w:rsidRDefault="003D3C3F" w:rsidP="00F11517">
      <w:pPr>
        <w:spacing w:line="360" w:lineRule="auto"/>
        <w:ind w:firstLine="720"/>
        <w:jc w:val="both"/>
        <w:rPr>
          <w:color w:val="FF0000"/>
        </w:rPr>
      </w:pPr>
    </w:p>
    <w:p w:rsidR="003D3C3F" w:rsidRDefault="003D3C3F" w:rsidP="00F11517">
      <w:pPr>
        <w:spacing w:line="360" w:lineRule="auto"/>
        <w:ind w:firstLine="720"/>
        <w:jc w:val="both"/>
        <w:rPr>
          <w:color w:val="FF0000"/>
        </w:rPr>
      </w:pPr>
    </w:p>
    <w:p w:rsidR="003D3C3F" w:rsidRDefault="003D3C3F" w:rsidP="00F11517">
      <w:pPr>
        <w:spacing w:line="360" w:lineRule="auto"/>
        <w:ind w:firstLine="720"/>
        <w:jc w:val="both"/>
        <w:rPr>
          <w:color w:val="FF0000"/>
        </w:rPr>
      </w:pPr>
    </w:p>
    <w:p w:rsidR="000652B0" w:rsidRDefault="000652B0" w:rsidP="000652B0">
      <w:pPr>
        <w:spacing w:line="360" w:lineRule="auto"/>
        <w:ind w:firstLine="720"/>
        <w:jc w:val="both"/>
        <w:rPr>
          <w:color w:val="FF0000"/>
        </w:rPr>
      </w:pPr>
    </w:p>
    <w:p w:rsidR="003D3C3F" w:rsidRPr="00934B19" w:rsidRDefault="003D3C3F" w:rsidP="003D3C3F">
      <w:pPr>
        <w:jc w:val="center"/>
        <w:rPr>
          <w:b/>
        </w:rPr>
      </w:pPr>
      <w:r w:rsidRPr="00934B19">
        <w:rPr>
          <w:b/>
        </w:rPr>
        <w:lastRenderedPageBreak/>
        <w:t>AIŠKINAMASIS RAŠTAS</w:t>
      </w:r>
    </w:p>
    <w:p w:rsidR="003D3C3F" w:rsidRPr="00934B19" w:rsidRDefault="003D3C3F" w:rsidP="003D3C3F">
      <w:pPr>
        <w:rPr>
          <w:b/>
        </w:rPr>
      </w:pPr>
    </w:p>
    <w:p w:rsidR="003D3C3F" w:rsidRDefault="003D3C3F" w:rsidP="003D3C3F">
      <w:pPr>
        <w:pStyle w:val="Sraopastraipa"/>
        <w:numPr>
          <w:ilvl w:val="0"/>
          <w:numId w:val="7"/>
        </w:numPr>
        <w:tabs>
          <w:tab w:val="left" w:pos="284"/>
        </w:tabs>
        <w:spacing w:line="276" w:lineRule="auto"/>
        <w:ind w:left="-142" w:firstLine="142"/>
        <w:jc w:val="both"/>
        <w:rPr>
          <w:b/>
        </w:rPr>
      </w:pPr>
      <w:r w:rsidRPr="00143131">
        <w:rPr>
          <w:b/>
        </w:rPr>
        <w:t>Sprendimo projekto motyvai, tikslai ir uždaviniai:</w:t>
      </w:r>
    </w:p>
    <w:p w:rsidR="001B4A31" w:rsidRDefault="009444C2" w:rsidP="00FE36A9">
      <w:pPr>
        <w:spacing w:line="276" w:lineRule="auto"/>
        <w:jc w:val="both"/>
      </w:pPr>
      <w:r>
        <w:t>2019 m. lapkričio 19 d. g</w:t>
      </w:r>
      <w:r w:rsidRPr="003D3C3F">
        <w:t xml:space="preserve">autas </w:t>
      </w:r>
      <w:r>
        <w:t>uždarosios akcinės bendrovės „Anykščių vandenys</w:t>
      </w:r>
      <w:r w:rsidR="00731F15">
        <w:t>“</w:t>
      </w:r>
      <w:r>
        <w:t xml:space="preserve"> raštas Nr. SD-367 „Dėl Anykščių miesto paviršinių (lietaus) nuotekų tinklų perdavimo nepiniginiu įnašu“, kuriame</w:t>
      </w:r>
      <w:r w:rsidR="001B4A31">
        <w:t xml:space="preserve"> praš</w:t>
      </w:r>
      <w:r w:rsidR="00731F15">
        <w:t>oma</w:t>
      </w:r>
      <w:r w:rsidR="001B4A31">
        <w:t xml:space="preserve"> perduoti lietaus nuotekų tinklus Anykščių mieste didinant įstatinį kapitalą.</w:t>
      </w:r>
      <w:r w:rsidR="00FE36A9" w:rsidRPr="00FE36A9">
        <w:rPr>
          <w:color w:val="000000"/>
        </w:rPr>
        <w:t xml:space="preserve"> </w:t>
      </w:r>
      <w:r w:rsidR="00FE36A9">
        <w:rPr>
          <w:color w:val="000000"/>
        </w:rPr>
        <w:t>Anykščių rajono savivaldybės tarybos 2015 m. gruodžio 17 d. sprendimu Nr. 1-TS-360 „Dėl paviršinių nuotekų tvarkytojo skyrimo Anykščių rajono savivaldybės teritorijoje“ bendrovė paskirta paviršinių nuotekų tvarkytoja</w:t>
      </w:r>
      <w:r w:rsidR="00122499">
        <w:rPr>
          <w:color w:val="000000"/>
        </w:rPr>
        <w:t xml:space="preserve">. </w:t>
      </w:r>
      <w:r w:rsidR="001B4A31">
        <w:t xml:space="preserve">Nepriklausomi nekilnojamojo turto vertintojai UAB „STIVVF“ įvertino lietaus nuotekų tinklus Anykščių mieste: </w:t>
      </w:r>
      <w:r w:rsidR="00706F6A" w:rsidRPr="00390545">
        <w:t>nustatyta turto vertė – 761 414 Eur (septyni šimtai šešiasdešimt vienas tūkstantis keturi šimtų keturiolika eurų)</w:t>
      </w:r>
      <w:r w:rsidR="00706F6A">
        <w:t xml:space="preserve">. </w:t>
      </w:r>
    </w:p>
    <w:p w:rsidR="00706F6A" w:rsidRPr="003D3C3F" w:rsidRDefault="00706F6A" w:rsidP="001B4A31">
      <w:pPr>
        <w:spacing w:line="276" w:lineRule="auto"/>
        <w:jc w:val="both"/>
      </w:pPr>
      <w:r>
        <w:t xml:space="preserve">Siūlome investuoti į uždarąją akcinę bendrovę „Anykščių vandenys“ </w:t>
      </w:r>
      <w:r w:rsidRPr="00390545">
        <w:t>Anykščių rajono savivaldybės nepiniginiu įnašu – 761 408,63 Eur (septynių šimtų šešiasdešimt vieno tūkstančio keturių šimtų aštuonių eurų šešiasdešimt trijų centų) suma</w:t>
      </w:r>
      <w:r>
        <w:t xml:space="preserve">, </w:t>
      </w:r>
      <w:r w:rsidRPr="00390545">
        <w:t>išleidžiant Anykščių rajono savivaldybei nuosavybės teise priklausančius – 2 625 547 (du milijonus šešis šimtus dvidešimt penkis tūkstančius penkis šimtus keturiasdešimt septynias) paprastąsias vardines 0,29 euro (dvidešimt devynių centų) nominalios vertės akcijas, o 5,37 Eur (penki eurai trisdešimt septyni centai) sudarytų akcijų priedą (akcijos nominalios vertės perviršį)</w:t>
      </w:r>
      <w:r>
        <w:t xml:space="preserve">.  </w:t>
      </w:r>
    </w:p>
    <w:p w:rsidR="003D3C3F" w:rsidRPr="00143131" w:rsidRDefault="003D3C3F" w:rsidP="003D3C3F">
      <w:pPr>
        <w:pStyle w:val="Sraopastraipa"/>
        <w:numPr>
          <w:ilvl w:val="0"/>
          <w:numId w:val="7"/>
        </w:numPr>
        <w:spacing w:line="276" w:lineRule="auto"/>
        <w:ind w:left="284" w:hanging="284"/>
        <w:jc w:val="both"/>
        <w:rPr>
          <w:b/>
        </w:rPr>
      </w:pPr>
      <w:r w:rsidRPr="00143131">
        <w:rPr>
          <w:b/>
        </w:rPr>
        <w:t>Teisinis reglamentavimas:</w:t>
      </w:r>
    </w:p>
    <w:p w:rsidR="003D3C3F" w:rsidRPr="00934B19" w:rsidRDefault="003D3C3F" w:rsidP="003D3C3F">
      <w:pPr>
        <w:spacing w:line="276" w:lineRule="auto"/>
        <w:jc w:val="both"/>
      </w:pPr>
      <w:r w:rsidRPr="00934B19">
        <w:t>Lietuvos Respublikos vietos savivaldos įstatymas;</w:t>
      </w:r>
    </w:p>
    <w:p w:rsidR="003D3C3F" w:rsidRPr="00945110" w:rsidRDefault="003D3C3F" w:rsidP="003D3C3F">
      <w:pPr>
        <w:spacing w:line="276" w:lineRule="auto"/>
        <w:jc w:val="both"/>
        <w:rPr>
          <w:color w:val="FF0000"/>
        </w:rPr>
      </w:pPr>
      <w:r w:rsidRPr="00934B19">
        <w:t>Lietuvos Respublikos valstybės ir savivaldybių turto valdymo, naudojimo ir disponavimo juo įstatymas</w:t>
      </w:r>
      <w:r w:rsidRPr="005F03FE">
        <w:t>;</w:t>
      </w:r>
    </w:p>
    <w:p w:rsidR="00706F6A" w:rsidRDefault="00706F6A" w:rsidP="003D3C3F">
      <w:pPr>
        <w:spacing w:line="276" w:lineRule="auto"/>
        <w:jc w:val="both"/>
      </w:pPr>
      <w:r w:rsidRPr="00270828">
        <w:t>Lietuvos Respublikos akcinių bendrovių įstatym</w:t>
      </w:r>
      <w:r>
        <w:t>as;</w:t>
      </w:r>
    </w:p>
    <w:p w:rsidR="003D3C3F" w:rsidRDefault="00706F6A" w:rsidP="003D3C3F">
      <w:pPr>
        <w:spacing w:line="276" w:lineRule="auto"/>
        <w:jc w:val="both"/>
      </w:pPr>
      <w:r w:rsidRPr="00270828">
        <w:t>Lietuvos Respublikos Vyriausybės nutarim</w:t>
      </w:r>
      <w:r>
        <w:t>as</w:t>
      </w:r>
      <w:r w:rsidRPr="00270828">
        <w:t xml:space="preserve"> Nr. 758 „Dėl sprendimo investuoti valstybės ir savivaldybių turtą priėmimo tvarkos aprašo patvirtinimo“</w:t>
      </w:r>
      <w:r w:rsidR="00D54FB7">
        <w:t>;</w:t>
      </w:r>
    </w:p>
    <w:p w:rsidR="00C93FF4" w:rsidRPr="00934B19" w:rsidRDefault="00C93FF4" w:rsidP="003D3C3F">
      <w:pPr>
        <w:spacing w:line="276" w:lineRule="auto"/>
        <w:jc w:val="both"/>
      </w:pPr>
      <w:r w:rsidRPr="00046A9C">
        <w:t xml:space="preserve">Anykščių rajono savivaldybės administracijos direktoriaus </w:t>
      </w:r>
      <w:r w:rsidRPr="009444C2">
        <w:t xml:space="preserve">2019 m. </w:t>
      </w:r>
      <w:r>
        <w:t xml:space="preserve">gruodžio 16 </w:t>
      </w:r>
      <w:r w:rsidRPr="009444C2">
        <w:t>d. įsakymą Nr. 1-AĮ-</w:t>
      </w:r>
      <w:r>
        <w:t>842</w:t>
      </w:r>
      <w:r w:rsidRPr="009444C2">
        <w:t xml:space="preserve"> „Dėl pasiūlymo dėl sprendimo investuoti Anykščių rajono savivaldybės turtą priėmimo teikimo“</w:t>
      </w:r>
      <w:r>
        <w:t>.</w:t>
      </w:r>
    </w:p>
    <w:p w:rsidR="003D3C3F" w:rsidRDefault="003D3C3F" w:rsidP="003D3C3F">
      <w:pPr>
        <w:pStyle w:val="Sraopastraipa"/>
        <w:numPr>
          <w:ilvl w:val="0"/>
          <w:numId w:val="7"/>
        </w:numPr>
        <w:spacing w:line="276" w:lineRule="auto"/>
        <w:ind w:left="284" w:hanging="284"/>
        <w:jc w:val="both"/>
      </w:pPr>
      <w:r w:rsidRPr="00143131">
        <w:rPr>
          <w:b/>
        </w:rPr>
        <w:t>Ekonominis – socialinis pagrindimas:</w:t>
      </w:r>
      <w:r w:rsidRPr="00934B19">
        <w:t xml:space="preserve">  </w:t>
      </w:r>
    </w:p>
    <w:p w:rsidR="00706F6A" w:rsidRPr="00706F6A" w:rsidRDefault="00F73328" w:rsidP="00F73328">
      <w:pPr>
        <w:tabs>
          <w:tab w:val="left" w:pos="142"/>
          <w:tab w:val="left" w:pos="426"/>
        </w:tabs>
        <w:spacing w:line="276" w:lineRule="auto"/>
        <w:jc w:val="both"/>
        <w:rPr>
          <w:b/>
        </w:rPr>
      </w:pPr>
      <w:r w:rsidRPr="00883FCA">
        <w:t>Anykščių rajono savivaldybės administracijos direktoriaus 2019 m. lapkričio 11 d. įsakymas Nr. 1-AĮ-793 ,,Dėl ilgalaikio materialiojo turto pripažinimo nereikalingu</w:t>
      </w:r>
      <w:r>
        <w:t>“.</w:t>
      </w:r>
      <w:r>
        <w:rPr>
          <w:b/>
        </w:rPr>
        <w:t xml:space="preserve"> </w:t>
      </w:r>
    </w:p>
    <w:p w:rsidR="003D3C3F" w:rsidRPr="00143131" w:rsidRDefault="003D3C3F" w:rsidP="003D3C3F">
      <w:pPr>
        <w:pStyle w:val="Sraopastraipa"/>
        <w:numPr>
          <w:ilvl w:val="0"/>
          <w:numId w:val="7"/>
        </w:numPr>
        <w:tabs>
          <w:tab w:val="left" w:pos="66"/>
          <w:tab w:val="left" w:pos="426"/>
        </w:tabs>
        <w:spacing w:line="276" w:lineRule="auto"/>
        <w:ind w:left="0" w:firstLine="66"/>
        <w:jc w:val="both"/>
        <w:rPr>
          <w:b/>
        </w:rPr>
      </w:pPr>
      <w:r w:rsidRPr="00143131">
        <w:rPr>
          <w:b/>
        </w:rPr>
        <w:t>Galimos teigiamos ir neigiamos pasekmės, pasiūlymai, kokių teisėtų priemonių reikėtų imtis, siekiant išvengti neigiamų pasekmių:</w:t>
      </w:r>
    </w:p>
    <w:p w:rsidR="007C45A6" w:rsidRDefault="003D3C3F" w:rsidP="007C45A6">
      <w:pPr>
        <w:spacing w:line="276" w:lineRule="auto"/>
        <w:jc w:val="both"/>
      </w:pPr>
      <w:r>
        <w:t>P</w:t>
      </w:r>
      <w:r w:rsidR="00F73328">
        <w:t>e</w:t>
      </w:r>
      <w:r>
        <w:t xml:space="preserve">rdavus </w:t>
      </w:r>
      <w:r w:rsidR="00F73328">
        <w:t xml:space="preserve">nekilnojamąjį turtą – lietaus nuotekų tinklus Anykščių mieste </w:t>
      </w:r>
      <w:r w:rsidR="00D54FB7">
        <w:t xml:space="preserve">– </w:t>
      </w:r>
      <w:r w:rsidR="00F73328">
        <w:t>bendrov</w:t>
      </w:r>
      <w:r w:rsidR="00160ABA">
        <w:t>ėje bus</w:t>
      </w:r>
      <w:r w:rsidR="00F73328">
        <w:t xml:space="preserve"> </w:t>
      </w:r>
      <w:r w:rsidR="007C45A6">
        <w:t xml:space="preserve"> kaupiamos lėšos jų atnaujinimui ir plėtrai.</w:t>
      </w:r>
    </w:p>
    <w:p w:rsidR="00C213F6" w:rsidRDefault="00C213F6" w:rsidP="007C45A6">
      <w:pPr>
        <w:spacing w:line="276" w:lineRule="auto"/>
        <w:jc w:val="both"/>
      </w:pPr>
      <w:r>
        <w:t xml:space="preserve">Neigiama pasekmė tai, kad UAB „Anykščių vandenys“ negali atsakyti ar didės paviršinių nuotekų kaina perdavus tinklus (įmonės raštas pridedamas).  </w:t>
      </w:r>
    </w:p>
    <w:p w:rsidR="003D3C3F" w:rsidRPr="007C45A6" w:rsidRDefault="003D3C3F" w:rsidP="007C45A6">
      <w:pPr>
        <w:pStyle w:val="Sraopastraipa"/>
        <w:numPr>
          <w:ilvl w:val="0"/>
          <w:numId w:val="7"/>
        </w:numPr>
        <w:tabs>
          <w:tab w:val="left" w:pos="142"/>
          <w:tab w:val="left" w:pos="284"/>
        </w:tabs>
        <w:spacing w:line="276" w:lineRule="auto"/>
        <w:ind w:left="-142" w:firstLine="142"/>
        <w:jc w:val="both"/>
        <w:rPr>
          <w:b/>
        </w:rPr>
      </w:pPr>
      <w:r w:rsidRPr="007C45A6">
        <w:rPr>
          <w:b/>
        </w:rPr>
        <w:t>Priemonės įgyvendinti sprendimo projektą:</w:t>
      </w:r>
    </w:p>
    <w:p w:rsidR="003D3C3F" w:rsidRPr="00934B19" w:rsidRDefault="007C45A6" w:rsidP="003D3C3F">
      <w:pPr>
        <w:spacing w:line="276" w:lineRule="auto"/>
        <w:jc w:val="both"/>
      </w:pPr>
      <w:r>
        <w:t>P</w:t>
      </w:r>
      <w:r w:rsidR="00C93FF4">
        <w:t>e</w:t>
      </w:r>
      <w:r>
        <w:t>rduoti turtą ir užregistruoti įstatų pakeitimus.</w:t>
      </w:r>
      <w:r w:rsidR="003D3C3F" w:rsidRPr="00934B19">
        <w:t xml:space="preserve"> </w:t>
      </w:r>
    </w:p>
    <w:p w:rsidR="003D3C3F" w:rsidRPr="00143131" w:rsidRDefault="003D3C3F" w:rsidP="003D3C3F">
      <w:pPr>
        <w:pStyle w:val="Sraopastraipa"/>
        <w:numPr>
          <w:ilvl w:val="0"/>
          <w:numId w:val="7"/>
        </w:numPr>
        <w:tabs>
          <w:tab w:val="left" w:pos="426"/>
        </w:tabs>
        <w:spacing w:line="276" w:lineRule="auto"/>
        <w:ind w:left="0" w:firstLine="0"/>
        <w:jc w:val="both"/>
        <w:rPr>
          <w:b/>
        </w:rPr>
      </w:pPr>
      <w:r w:rsidRPr="00143131">
        <w:rPr>
          <w:b/>
        </w:rPr>
        <w:t xml:space="preserve">Lėšų poreikis ir finansavimo šaltiniai (esant galimybei, nurodomos preliminarios sumos, </w:t>
      </w:r>
      <w:r>
        <w:rPr>
          <w:b/>
        </w:rPr>
        <w:t xml:space="preserve">  </w:t>
      </w:r>
      <w:r w:rsidRPr="00143131">
        <w:rPr>
          <w:b/>
        </w:rPr>
        <w:t>išlaidų sąmatos, skaičiavimai</w:t>
      </w:r>
      <w:r w:rsidR="00D54FB7">
        <w:rPr>
          <w:b/>
        </w:rPr>
        <w:t>)</w:t>
      </w:r>
      <w:r w:rsidRPr="00143131">
        <w:rPr>
          <w:b/>
        </w:rPr>
        <w:t>:</w:t>
      </w:r>
    </w:p>
    <w:p w:rsidR="003D3C3F" w:rsidRPr="00934B19" w:rsidRDefault="003D3C3F" w:rsidP="003D3C3F">
      <w:pPr>
        <w:spacing w:line="276" w:lineRule="auto"/>
        <w:jc w:val="both"/>
      </w:pPr>
      <w:r w:rsidRPr="00934B19">
        <w:t>Nėra.</w:t>
      </w:r>
    </w:p>
    <w:p w:rsidR="003D3C3F" w:rsidRPr="00143131" w:rsidRDefault="003D3C3F" w:rsidP="003D3C3F">
      <w:pPr>
        <w:pStyle w:val="Sraopastraipa"/>
        <w:numPr>
          <w:ilvl w:val="0"/>
          <w:numId w:val="7"/>
        </w:numPr>
        <w:tabs>
          <w:tab w:val="left" w:pos="426"/>
        </w:tabs>
        <w:spacing w:line="276" w:lineRule="auto"/>
        <w:ind w:left="284" w:hanging="284"/>
        <w:jc w:val="both"/>
        <w:rPr>
          <w:b/>
        </w:rPr>
      </w:pPr>
      <w:r>
        <w:rPr>
          <w:b/>
        </w:rPr>
        <w:t xml:space="preserve"> </w:t>
      </w:r>
      <w:r w:rsidRPr="00143131">
        <w:rPr>
          <w:b/>
        </w:rPr>
        <w:t>Specialistų vertinimai ir išvados:</w:t>
      </w:r>
    </w:p>
    <w:p w:rsidR="003D3C3F" w:rsidRPr="00934B19" w:rsidRDefault="007C45A6" w:rsidP="003D3C3F">
      <w:pPr>
        <w:spacing w:line="276" w:lineRule="auto"/>
        <w:jc w:val="both"/>
      </w:pPr>
      <w:r w:rsidRPr="00270828">
        <w:t>UAB ,,STIVVF“ Nekilnojamojo turto vertinimo ataskait</w:t>
      </w:r>
      <w:r>
        <w:t>o</w:t>
      </w:r>
      <w:r w:rsidRPr="00270828">
        <w:t>s Nr. 19051289 – 19051309</w:t>
      </w:r>
      <w:r w:rsidR="003D3C3F" w:rsidRPr="00934B19">
        <w:rPr>
          <w:bCs/>
        </w:rPr>
        <w:t>.</w:t>
      </w:r>
    </w:p>
    <w:p w:rsidR="003D3C3F" w:rsidRPr="00143131" w:rsidRDefault="003D3C3F" w:rsidP="003D3C3F">
      <w:pPr>
        <w:pStyle w:val="Sraopastraipa"/>
        <w:numPr>
          <w:ilvl w:val="0"/>
          <w:numId w:val="7"/>
        </w:numPr>
        <w:tabs>
          <w:tab w:val="left" w:pos="426"/>
        </w:tabs>
        <w:spacing w:line="276" w:lineRule="auto"/>
        <w:ind w:left="284" w:hanging="284"/>
        <w:jc w:val="both"/>
        <w:rPr>
          <w:b/>
        </w:rPr>
      </w:pPr>
      <w:r w:rsidRPr="00143131">
        <w:rPr>
          <w:b/>
        </w:rPr>
        <w:t>Informacija apie atliktą antikorupcinį vertinimą:</w:t>
      </w:r>
    </w:p>
    <w:p w:rsidR="003D3C3F" w:rsidRPr="005B70B3" w:rsidRDefault="003D3C3F" w:rsidP="003D3C3F">
      <w:pPr>
        <w:spacing w:line="276" w:lineRule="auto"/>
        <w:jc w:val="both"/>
      </w:pPr>
      <w:r w:rsidRPr="005B70B3">
        <w:lastRenderedPageBreak/>
        <w:t>Neatliekamas.</w:t>
      </w:r>
    </w:p>
    <w:p w:rsidR="003D3C3F" w:rsidRPr="00143131" w:rsidRDefault="003D3C3F" w:rsidP="003D3C3F">
      <w:pPr>
        <w:pStyle w:val="Sraopastraipa"/>
        <w:numPr>
          <w:ilvl w:val="0"/>
          <w:numId w:val="7"/>
        </w:numPr>
        <w:tabs>
          <w:tab w:val="left" w:pos="284"/>
        </w:tabs>
        <w:spacing w:line="276" w:lineRule="auto"/>
        <w:ind w:left="284" w:hanging="284"/>
        <w:jc w:val="both"/>
        <w:rPr>
          <w:b/>
        </w:rPr>
      </w:pPr>
      <w:r>
        <w:rPr>
          <w:b/>
        </w:rPr>
        <w:t xml:space="preserve"> </w:t>
      </w:r>
      <w:r w:rsidRPr="00143131">
        <w:rPr>
          <w:b/>
        </w:rPr>
        <w:t>Informacija apie teisinio reguliavimo poveikio vertinimą:</w:t>
      </w:r>
    </w:p>
    <w:p w:rsidR="003D3C3F" w:rsidRPr="005B70B3" w:rsidRDefault="003D3C3F" w:rsidP="003D3C3F">
      <w:pPr>
        <w:spacing w:line="276" w:lineRule="auto"/>
        <w:jc w:val="both"/>
        <w:rPr>
          <w:strike/>
        </w:rPr>
      </w:pPr>
      <w:r w:rsidRPr="005B70B3">
        <w:t>Nevertinama.</w:t>
      </w:r>
    </w:p>
    <w:p w:rsidR="003D3C3F" w:rsidRPr="00143131" w:rsidRDefault="003D3C3F" w:rsidP="003D3C3F">
      <w:pPr>
        <w:pStyle w:val="Sraopastraipa"/>
        <w:numPr>
          <w:ilvl w:val="0"/>
          <w:numId w:val="7"/>
        </w:numPr>
        <w:tabs>
          <w:tab w:val="left" w:pos="426"/>
        </w:tabs>
        <w:spacing w:line="276" w:lineRule="auto"/>
        <w:ind w:left="0" w:firstLine="0"/>
        <w:jc w:val="both"/>
        <w:rPr>
          <w:b/>
        </w:rPr>
      </w:pPr>
      <w:r w:rsidRPr="00143131">
        <w:rPr>
          <w:b/>
        </w:rPr>
        <w:t>Informacija apie administracinės naštos mažinimo vertinimą:</w:t>
      </w:r>
    </w:p>
    <w:p w:rsidR="003D3C3F" w:rsidRPr="005B70B3" w:rsidRDefault="003D3C3F" w:rsidP="003D3C3F">
      <w:pPr>
        <w:spacing w:line="276" w:lineRule="auto"/>
        <w:jc w:val="both"/>
      </w:pPr>
      <w:r w:rsidRPr="00934B19">
        <w:t xml:space="preserve">Administracinė našta </w:t>
      </w:r>
      <w:r w:rsidRPr="005B70B3">
        <w:t>nevertinama.</w:t>
      </w:r>
    </w:p>
    <w:p w:rsidR="003D3C3F" w:rsidRPr="00143131" w:rsidRDefault="003D3C3F" w:rsidP="003D3C3F">
      <w:pPr>
        <w:pStyle w:val="Sraopastraipa"/>
        <w:numPr>
          <w:ilvl w:val="0"/>
          <w:numId w:val="7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/>
        </w:rPr>
      </w:pPr>
      <w:r w:rsidRPr="00143131">
        <w:rPr>
          <w:b/>
        </w:rPr>
        <w:t>Kiti paaiškinimai:</w:t>
      </w:r>
    </w:p>
    <w:p w:rsidR="003D3C3F" w:rsidRPr="00934B19" w:rsidRDefault="003D3C3F" w:rsidP="003D3C3F">
      <w:pPr>
        <w:spacing w:line="276" w:lineRule="auto"/>
        <w:jc w:val="both"/>
      </w:pPr>
      <w:r w:rsidRPr="00934B19">
        <w:t>Nėra.</w:t>
      </w:r>
    </w:p>
    <w:p w:rsidR="003D3C3F" w:rsidRPr="00143131" w:rsidRDefault="003D3C3F" w:rsidP="003D3C3F">
      <w:pPr>
        <w:pStyle w:val="Sraopastraipa"/>
        <w:numPr>
          <w:ilvl w:val="0"/>
          <w:numId w:val="7"/>
        </w:numPr>
        <w:spacing w:line="276" w:lineRule="auto"/>
        <w:ind w:left="426" w:hanging="426"/>
        <w:jc w:val="both"/>
        <w:rPr>
          <w:b/>
        </w:rPr>
      </w:pPr>
      <w:r w:rsidRPr="00143131">
        <w:rPr>
          <w:b/>
        </w:rPr>
        <w:t>Sprendimo vykdytojai, įgyvendinimo (vykdymo) terminai:</w:t>
      </w:r>
    </w:p>
    <w:p w:rsidR="007C45A6" w:rsidRDefault="003D3C3F" w:rsidP="007C45A6">
      <w:pPr>
        <w:autoSpaceDE w:val="0"/>
        <w:autoSpaceDN w:val="0"/>
        <w:adjustRightInd w:val="0"/>
        <w:jc w:val="both"/>
        <w:rPr>
          <w:iCs/>
        </w:rPr>
      </w:pPr>
      <w:r w:rsidRPr="005B70B3">
        <w:rPr>
          <w:iCs/>
        </w:rPr>
        <w:t>Viešųjų pirkimų ir turto skyri</w:t>
      </w:r>
      <w:r>
        <w:rPr>
          <w:iCs/>
        </w:rPr>
        <w:t>a</w:t>
      </w:r>
      <w:r w:rsidRPr="005B70B3">
        <w:rPr>
          <w:iCs/>
        </w:rPr>
        <w:t xml:space="preserve">us </w:t>
      </w:r>
      <w:r w:rsidR="007C45A6">
        <w:rPr>
          <w:iCs/>
        </w:rPr>
        <w:t xml:space="preserve">vedėja  </w:t>
      </w:r>
      <w:r w:rsidR="00D95065">
        <w:rPr>
          <w:iCs/>
        </w:rPr>
        <w:t xml:space="preserve">turi </w:t>
      </w:r>
      <w:r w:rsidR="007C45A6">
        <w:rPr>
          <w:iCs/>
        </w:rPr>
        <w:t>informuoti</w:t>
      </w:r>
      <w:r w:rsidR="007C45A6" w:rsidRPr="007C45A6">
        <w:t xml:space="preserve"> </w:t>
      </w:r>
      <w:r w:rsidR="007C45A6">
        <w:t>uždarąją akcinę bendrovę „Anykščių vandenys“ apie priimtą sprendimą.</w:t>
      </w:r>
    </w:p>
    <w:p w:rsidR="003D3C3F" w:rsidRPr="0098345C" w:rsidRDefault="003D3C3F" w:rsidP="007C45A6">
      <w:pPr>
        <w:autoSpaceDE w:val="0"/>
        <w:autoSpaceDN w:val="0"/>
        <w:adjustRightInd w:val="0"/>
        <w:jc w:val="both"/>
      </w:pPr>
      <w:r w:rsidRPr="00143131">
        <w:rPr>
          <w:b/>
        </w:rPr>
        <w:t xml:space="preserve">Projekto iniciatorius, rengėjas ir/ar pranešėjas: </w:t>
      </w:r>
    </w:p>
    <w:p w:rsidR="003D3C3F" w:rsidRPr="00FE4B54" w:rsidRDefault="003D3C3F" w:rsidP="003D3C3F">
      <w:pPr>
        <w:pStyle w:val="Sraopastraipa"/>
        <w:tabs>
          <w:tab w:val="left" w:pos="426"/>
        </w:tabs>
        <w:spacing w:line="276" w:lineRule="auto"/>
        <w:ind w:left="0"/>
        <w:jc w:val="both"/>
        <w:rPr>
          <w:bCs/>
        </w:rPr>
      </w:pPr>
      <w:r w:rsidRPr="00FE4B54">
        <w:rPr>
          <w:bCs/>
        </w:rPr>
        <w:t>Projekto iniciatorius – Anykščių rajono savivaldybės administracija.</w:t>
      </w:r>
    </w:p>
    <w:p w:rsidR="003D3C3F" w:rsidRDefault="003D3C3F" w:rsidP="003D3C3F">
      <w:pPr>
        <w:pStyle w:val="Sraopastraipa"/>
        <w:tabs>
          <w:tab w:val="left" w:pos="426"/>
        </w:tabs>
        <w:spacing w:line="276" w:lineRule="auto"/>
        <w:ind w:left="0"/>
        <w:jc w:val="both"/>
        <w:rPr>
          <w:color w:val="FF0000"/>
        </w:rPr>
      </w:pPr>
      <w:r w:rsidRPr="00FE4B54">
        <w:t xml:space="preserve">Rengėjas / pranešėjas – Viešųjų pirkimų ir turto skyriaus vyriausioji </w:t>
      </w:r>
      <w:r w:rsidRPr="00934B19">
        <w:t>specialistė A. Vitkienė</w:t>
      </w:r>
      <w:r>
        <w:t>/</w:t>
      </w:r>
      <w:r w:rsidRPr="00934B19">
        <w:t>Viešųjų pirkimų ir turto skyriaus vedėja A. Savickienė</w:t>
      </w:r>
      <w:r>
        <w:rPr>
          <w:color w:val="FF0000"/>
        </w:rPr>
        <w:t>.</w:t>
      </w:r>
    </w:p>
    <w:p w:rsidR="003D3C3F" w:rsidRDefault="003D3C3F" w:rsidP="003D3C3F">
      <w:pPr>
        <w:pStyle w:val="Sraopastraipa"/>
        <w:tabs>
          <w:tab w:val="left" w:pos="426"/>
        </w:tabs>
        <w:spacing w:line="276" w:lineRule="auto"/>
        <w:ind w:left="0"/>
        <w:jc w:val="both"/>
        <w:rPr>
          <w:color w:val="FF0000"/>
        </w:rPr>
      </w:pPr>
    </w:p>
    <w:p w:rsidR="00096859" w:rsidRPr="00833A99" w:rsidRDefault="00096859" w:rsidP="00096859">
      <w:pPr>
        <w:spacing w:line="360" w:lineRule="auto"/>
        <w:ind w:firstLine="720"/>
        <w:jc w:val="both"/>
        <w:rPr>
          <w:color w:val="FF0000"/>
        </w:rPr>
      </w:pPr>
    </w:p>
    <w:p w:rsidR="00876009" w:rsidRPr="00833A99" w:rsidRDefault="00876009" w:rsidP="00876009">
      <w:pPr>
        <w:spacing w:line="360" w:lineRule="auto"/>
        <w:ind w:firstLine="720"/>
        <w:jc w:val="both"/>
        <w:rPr>
          <w:color w:val="FF0000"/>
        </w:rPr>
      </w:pPr>
    </w:p>
    <w:p w:rsidR="00876009" w:rsidRPr="00833A99" w:rsidRDefault="00876009" w:rsidP="00876009">
      <w:pPr>
        <w:spacing w:line="360" w:lineRule="auto"/>
        <w:ind w:firstLine="720"/>
        <w:jc w:val="both"/>
        <w:rPr>
          <w:color w:val="FF0000"/>
        </w:rPr>
      </w:pPr>
    </w:p>
    <w:p w:rsidR="00876009" w:rsidRPr="00833A99" w:rsidRDefault="00876009" w:rsidP="00876009">
      <w:pPr>
        <w:spacing w:line="360" w:lineRule="auto"/>
        <w:ind w:firstLine="720"/>
        <w:jc w:val="both"/>
        <w:rPr>
          <w:color w:val="FF0000"/>
        </w:rPr>
      </w:pPr>
    </w:p>
    <w:p w:rsidR="009877DE" w:rsidRDefault="009877DE" w:rsidP="009877DE">
      <w:pPr>
        <w:tabs>
          <w:tab w:val="right" w:pos="9638"/>
        </w:tabs>
        <w:overflowPunct w:val="0"/>
        <w:autoSpaceDE w:val="0"/>
        <w:autoSpaceDN w:val="0"/>
        <w:adjustRightInd w:val="0"/>
        <w:jc w:val="center"/>
      </w:pPr>
    </w:p>
    <w:p w:rsidR="00DB3102" w:rsidRDefault="00DB3102" w:rsidP="006B6A1F">
      <w:pPr>
        <w:overflowPunct w:val="0"/>
        <w:autoSpaceDE w:val="0"/>
        <w:autoSpaceDN w:val="0"/>
        <w:adjustRightInd w:val="0"/>
      </w:pPr>
    </w:p>
    <w:sectPr w:rsidR="00DB3102" w:rsidSect="00607A3E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4864DE"/>
    <w:multiLevelType w:val="hybridMultilevel"/>
    <w:tmpl w:val="87F8C612"/>
    <w:lvl w:ilvl="0" w:tplc="FDB6DA76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03C2516"/>
    <w:multiLevelType w:val="hybridMultilevel"/>
    <w:tmpl w:val="8EF496BA"/>
    <w:lvl w:ilvl="0" w:tplc="2B829AD6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3285448E"/>
    <w:multiLevelType w:val="hybridMultilevel"/>
    <w:tmpl w:val="8168095A"/>
    <w:lvl w:ilvl="0" w:tplc="503C7F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1E21CE5"/>
    <w:multiLevelType w:val="hybridMultilevel"/>
    <w:tmpl w:val="98BA84F8"/>
    <w:lvl w:ilvl="0" w:tplc="8020B3F4">
      <w:start w:val="1"/>
      <w:numFmt w:val="decimal"/>
      <w:lvlText w:val="%1."/>
      <w:lvlJc w:val="left"/>
      <w:pPr>
        <w:ind w:left="1000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80F2B"/>
    <w:multiLevelType w:val="multilevel"/>
    <w:tmpl w:val="12801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6DC73503"/>
    <w:multiLevelType w:val="multilevel"/>
    <w:tmpl w:val="2710E01A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33E"/>
    <w:rsid w:val="000010F7"/>
    <w:rsid w:val="00016C30"/>
    <w:rsid w:val="00016F42"/>
    <w:rsid w:val="00032EB3"/>
    <w:rsid w:val="00036F81"/>
    <w:rsid w:val="00040524"/>
    <w:rsid w:val="00046A9C"/>
    <w:rsid w:val="00060FA9"/>
    <w:rsid w:val="00063563"/>
    <w:rsid w:val="000652B0"/>
    <w:rsid w:val="00087394"/>
    <w:rsid w:val="00096859"/>
    <w:rsid w:val="000A59A2"/>
    <w:rsid w:val="000B3DFF"/>
    <w:rsid w:val="000C777A"/>
    <w:rsid w:val="000D15F5"/>
    <w:rsid w:val="000E36A7"/>
    <w:rsid w:val="000F222B"/>
    <w:rsid w:val="00105A4A"/>
    <w:rsid w:val="00107C41"/>
    <w:rsid w:val="00112755"/>
    <w:rsid w:val="0011362F"/>
    <w:rsid w:val="00116DB2"/>
    <w:rsid w:val="00122499"/>
    <w:rsid w:val="00132B9E"/>
    <w:rsid w:val="00155E3D"/>
    <w:rsid w:val="0016025E"/>
    <w:rsid w:val="00160ABA"/>
    <w:rsid w:val="001739FC"/>
    <w:rsid w:val="00194750"/>
    <w:rsid w:val="001B4A31"/>
    <w:rsid w:val="001B50E2"/>
    <w:rsid w:val="001C3470"/>
    <w:rsid w:val="001D4E5C"/>
    <w:rsid w:val="001E6618"/>
    <w:rsid w:val="001F01F8"/>
    <w:rsid w:val="001F425D"/>
    <w:rsid w:val="001F7B20"/>
    <w:rsid w:val="001F7D47"/>
    <w:rsid w:val="00210B19"/>
    <w:rsid w:val="00213E41"/>
    <w:rsid w:val="00260DE2"/>
    <w:rsid w:val="00270828"/>
    <w:rsid w:val="00272CC9"/>
    <w:rsid w:val="0027538D"/>
    <w:rsid w:val="00294406"/>
    <w:rsid w:val="002B5D42"/>
    <w:rsid w:val="002D4CEC"/>
    <w:rsid w:val="002E3097"/>
    <w:rsid w:val="003047D8"/>
    <w:rsid w:val="00304B41"/>
    <w:rsid w:val="00330BF9"/>
    <w:rsid w:val="00347A7E"/>
    <w:rsid w:val="0035775F"/>
    <w:rsid w:val="003628A4"/>
    <w:rsid w:val="00374132"/>
    <w:rsid w:val="00380105"/>
    <w:rsid w:val="00390545"/>
    <w:rsid w:val="003B082F"/>
    <w:rsid w:val="003C2339"/>
    <w:rsid w:val="003D3C3F"/>
    <w:rsid w:val="003E60F2"/>
    <w:rsid w:val="003F0DC2"/>
    <w:rsid w:val="003F20CF"/>
    <w:rsid w:val="003F3591"/>
    <w:rsid w:val="004120E7"/>
    <w:rsid w:val="00413955"/>
    <w:rsid w:val="00421ACE"/>
    <w:rsid w:val="00452C57"/>
    <w:rsid w:val="00483D63"/>
    <w:rsid w:val="004921F6"/>
    <w:rsid w:val="004A0B69"/>
    <w:rsid w:val="004A27F1"/>
    <w:rsid w:val="004A4B48"/>
    <w:rsid w:val="004C112B"/>
    <w:rsid w:val="004D3A33"/>
    <w:rsid w:val="004E0C39"/>
    <w:rsid w:val="00500F93"/>
    <w:rsid w:val="00511054"/>
    <w:rsid w:val="00532897"/>
    <w:rsid w:val="00533D13"/>
    <w:rsid w:val="00534B9C"/>
    <w:rsid w:val="005419F9"/>
    <w:rsid w:val="00584667"/>
    <w:rsid w:val="005C2D5F"/>
    <w:rsid w:val="005C4982"/>
    <w:rsid w:val="005F5BC0"/>
    <w:rsid w:val="00604CEE"/>
    <w:rsid w:val="00607A3E"/>
    <w:rsid w:val="006436A2"/>
    <w:rsid w:val="0064550D"/>
    <w:rsid w:val="00662EBA"/>
    <w:rsid w:val="0067064F"/>
    <w:rsid w:val="00680696"/>
    <w:rsid w:val="00685223"/>
    <w:rsid w:val="006B6A1F"/>
    <w:rsid w:val="006C10D6"/>
    <w:rsid w:val="006D439F"/>
    <w:rsid w:val="006D7099"/>
    <w:rsid w:val="007005C3"/>
    <w:rsid w:val="00706F6A"/>
    <w:rsid w:val="00710C9E"/>
    <w:rsid w:val="00712A4A"/>
    <w:rsid w:val="007178A5"/>
    <w:rsid w:val="00726FD1"/>
    <w:rsid w:val="00727C28"/>
    <w:rsid w:val="00731F15"/>
    <w:rsid w:val="00751544"/>
    <w:rsid w:val="007728B4"/>
    <w:rsid w:val="007738FD"/>
    <w:rsid w:val="007A1E87"/>
    <w:rsid w:val="007A6830"/>
    <w:rsid w:val="007B26F1"/>
    <w:rsid w:val="007C45A6"/>
    <w:rsid w:val="007D2AAF"/>
    <w:rsid w:val="007D7717"/>
    <w:rsid w:val="007F2CE6"/>
    <w:rsid w:val="007F7D38"/>
    <w:rsid w:val="00814DE5"/>
    <w:rsid w:val="00833A99"/>
    <w:rsid w:val="008438F7"/>
    <w:rsid w:val="0084753D"/>
    <w:rsid w:val="008746FF"/>
    <w:rsid w:val="00876009"/>
    <w:rsid w:val="008771E0"/>
    <w:rsid w:val="008B2868"/>
    <w:rsid w:val="008B32D2"/>
    <w:rsid w:val="008B3CB0"/>
    <w:rsid w:val="008C224C"/>
    <w:rsid w:val="008D6598"/>
    <w:rsid w:val="008F0F47"/>
    <w:rsid w:val="009005DA"/>
    <w:rsid w:val="009101CC"/>
    <w:rsid w:val="009444C2"/>
    <w:rsid w:val="0094503D"/>
    <w:rsid w:val="00945883"/>
    <w:rsid w:val="00961568"/>
    <w:rsid w:val="00963DFD"/>
    <w:rsid w:val="00972FB0"/>
    <w:rsid w:val="00980E9E"/>
    <w:rsid w:val="0098302D"/>
    <w:rsid w:val="009877DE"/>
    <w:rsid w:val="00991234"/>
    <w:rsid w:val="009971C6"/>
    <w:rsid w:val="009A46F9"/>
    <w:rsid w:val="009B4CEA"/>
    <w:rsid w:val="009D3CEE"/>
    <w:rsid w:val="009F185B"/>
    <w:rsid w:val="00A0324B"/>
    <w:rsid w:val="00A038AE"/>
    <w:rsid w:val="00A2467C"/>
    <w:rsid w:val="00A30CE9"/>
    <w:rsid w:val="00A36876"/>
    <w:rsid w:val="00A445A2"/>
    <w:rsid w:val="00A613A4"/>
    <w:rsid w:val="00A634B5"/>
    <w:rsid w:val="00A76BB3"/>
    <w:rsid w:val="00AA5899"/>
    <w:rsid w:val="00AB2C14"/>
    <w:rsid w:val="00AE7046"/>
    <w:rsid w:val="00AF0973"/>
    <w:rsid w:val="00AF2364"/>
    <w:rsid w:val="00AF412C"/>
    <w:rsid w:val="00B230DD"/>
    <w:rsid w:val="00B44F5E"/>
    <w:rsid w:val="00B53092"/>
    <w:rsid w:val="00B96CE6"/>
    <w:rsid w:val="00BA61A0"/>
    <w:rsid w:val="00BA6D6A"/>
    <w:rsid w:val="00BC2055"/>
    <w:rsid w:val="00BE2F05"/>
    <w:rsid w:val="00BF06D8"/>
    <w:rsid w:val="00C17D7D"/>
    <w:rsid w:val="00C213F6"/>
    <w:rsid w:val="00C238FB"/>
    <w:rsid w:val="00C37C06"/>
    <w:rsid w:val="00C733BB"/>
    <w:rsid w:val="00C93FF4"/>
    <w:rsid w:val="00C94433"/>
    <w:rsid w:val="00C97F8D"/>
    <w:rsid w:val="00CA2AC9"/>
    <w:rsid w:val="00CC2767"/>
    <w:rsid w:val="00CE17EA"/>
    <w:rsid w:val="00CE387C"/>
    <w:rsid w:val="00CE5919"/>
    <w:rsid w:val="00CE69D7"/>
    <w:rsid w:val="00D325A7"/>
    <w:rsid w:val="00D54FB7"/>
    <w:rsid w:val="00D557B7"/>
    <w:rsid w:val="00D7033E"/>
    <w:rsid w:val="00D91966"/>
    <w:rsid w:val="00D95065"/>
    <w:rsid w:val="00DB3102"/>
    <w:rsid w:val="00DC16F1"/>
    <w:rsid w:val="00DD191C"/>
    <w:rsid w:val="00DD192C"/>
    <w:rsid w:val="00DD7622"/>
    <w:rsid w:val="00DE62F1"/>
    <w:rsid w:val="00DF53B9"/>
    <w:rsid w:val="00E15DCF"/>
    <w:rsid w:val="00E57FDE"/>
    <w:rsid w:val="00E7166B"/>
    <w:rsid w:val="00EA2D38"/>
    <w:rsid w:val="00ED5AE9"/>
    <w:rsid w:val="00EE2FB0"/>
    <w:rsid w:val="00F10EDA"/>
    <w:rsid w:val="00F11517"/>
    <w:rsid w:val="00F14737"/>
    <w:rsid w:val="00F17DC1"/>
    <w:rsid w:val="00F223D7"/>
    <w:rsid w:val="00F24D2B"/>
    <w:rsid w:val="00F30C6D"/>
    <w:rsid w:val="00F61A42"/>
    <w:rsid w:val="00F63AB9"/>
    <w:rsid w:val="00F73328"/>
    <w:rsid w:val="00F858BC"/>
    <w:rsid w:val="00FA0D58"/>
    <w:rsid w:val="00FC1983"/>
    <w:rsid w:val="00FC3628"/>
    <w:rsid w:val="00FE36A9"/>
    <w:rsid w:val="00FF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ED4AB1-9B4A-4E12-9BEC-3AB67EE6B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6A1F"/>
    <w:rPr>
      <w:rFonts w:eastAsia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C97F8D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LT" w:hAnsi="TimesLT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6B6A1F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rsid w:val="006B6A1F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B6A1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6B6A1F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64550D"/>
    <w:pPr>
      <w:ind w:left="720"/>
      <w:contextualSpacing/>
    </w:pPr>
  </w:style>
  <w:style w:type="character" w:customStyle="1" w:styleId="Antrat1Diagrama">
    <w:name w:val="Antraštė 1 Diagrama"/>
    <w:link w:val="Antrat1"/>
    <w:rsid w:val="00C97F8D"/>
    <w:rPr>
      <w:rFonts w:ascii="TimesLT" w:eastAsia="Times New Roman" w:hAnsi="TimesLT" w:cs="Times New Roman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3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be4a4fe730c74d888f0bf6a23c9223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2F79B-B953-4150-924C-04CC41CD9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be4a4fe730c74d888f0bf6a23c922382.dot</Template>
  <TotalTime>0</TotalTime>
  <Pages>18</Pages>
  <Words>32682</Words>
  <Characters>18629</Characters>
  <Application>Microsoft Office Word</Application>
  <DocSecurity>0</DocSecurity>
  <Lines>155</Lines>
  <Paragraphs>102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2018 M. SAUSIO 25 D. SPRENDIMO NR. 1-TS-33 "DĖL INVESTAVIMO IR UŽDAROSIOS AKCINĖS BENDROVĖS ,,ANYKŠČIŲ VANDENYS" ĮSTATINIO KAPITALO DIDINIMO" PAKEITIMO"</vt:lpstr>
      <vt:lpstr/>
    </vt:vector>
  </TitlesOfParts>
  <Manager>2018-05-30</Manager>
  <Company/>
  <LinksUpToDate>false</LinksUpToDate>
  <CharactersWithSpaces>51209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2018 M. SAUSIO 25 D. SPRENDIMO NR. 1-TS-33 "DĖL INVESTAVIMO IR UŽDAROSIOS AKCINĖS BENDROVĖS ,,ANYKŠČIŲ VANDENYS" ĮSTATINIO KAPITALO DIDINIMO" PAKEITIMO"</dc:title>
  <dc:subject>1-TS-161</dc:subject>
  <dc:creator>ANYKŠČIŲ RAJONO SAVIVALDYBĖS TARYBA</dc:creator>
  <cp:keywords/>
  <dc:description/>
  <cp:lastModifiedBy>Taryba</cp:lastModifiedBy>
  <cp:revision>2</cp:revision>
  <cp:lastPrinted>2020-01-20T11:18:00Z</cp:lastPrinted>
  <dcterms:created xsi:type="dcterms:W3CDTF">2020-01-23T14:11:00Z</dcterms:created>
  <dcterms:modified xsi:type="dcterms:W3CDTF">2020-01-23T14:11:00Z</dcterms:modified>
  <cp:category>SPRENDIMAS</cp:category>
</cp:coreProperties>
</file>